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F091F" w14:textId="77777777" w:rsidR="00297427" w:rsidRPr="009739D1" w:rsidRDefault="003E4F7E" w:rsidP="00AA3D46">
      <w:pPr>
        <w:jc w:val="center"/>
        <w:rPr>
          <w:sz w:val="22"/>
          <w:szCs w:val="22"/>
        </w:rPr>
      </w:pPr>
      <w:r w:rsidRPr="009739D1">
        <w:rPr>
          <w:noProof/>
          <w:color w:val="FF0000"/>
          <w:sz w:val="22"/>
        </w:rPr>
        <w:drawing>
          <wp:inline distT="0" distB="0" distL="0" distR="0" wp14:anchorId="151F014E" wp14:editId="6181D0D8">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2D2DDEDA" w14:textId="77777777" w:rsidR="00297427" w:rsidRPr="009739D1" w:rsidRDefault="00297427" w:rsidP="00F1450E">
      <w:pPr>
        <w:pStyle w:val="Heading1"/>
      </w:pPr>
      <w:r w:rsidRPr="009739D1">
        <w:t>WATER UTILITY TARIFF</w:t>
      </w:r>
    </w:p>
    <w:p w14:paraId="53CB1CF2" w14:textId="62591785" w:rsidR="00297427" w:rsidRPr="009739D1" w:rsidRDefault="00994304" w:rsidP="00F1450E">
      <w:pPr>
        <w:pStyle w:val="Heading1"/>
      </w:pPr>
      <w:r w:rsidRPr="009739D1">
        <w:t xml:space="preserve">Docket Number </w:t>
      </w:r>
      <w:r w:rsidR="00CC3B21" w:rsidRPr="00CC3B21">
        <w:t>51481</w:t>
      </w:r>
    </w:p>
    <w:p w14:paraId="4FE02527" w14:textId="77777777" w:rsidR="009C5364" w:rsidRDefault="009C5364" w:rsidP="005E7E42">
      <w:pPr>
        <w:pStyle w:val="NoSpacing"/>
        <w:tabs>
          <w:tab w:val="right" w:pos="9532"/>
        </w:tabs>
        <w:rPr>
          <w:szCs w:val="24"/>
          <w:u w:val="single"/>
        </w:rPr>
      </w:pPr>
      <w:bookmarkStart w:id="0" w:name="_Hlk59458890"/>
    </w:p>
    <w:p w14:paraId="7031B5AB" w14:textId="0674F4CE" w:rsidR="005E7E42" w:rsidRPr="00CD7639" w:rsidRDefault="005E7E42" w:rsidP="005E7E42">
      <w:pPr>
        <w:pStyle w:val="NoSpacing"/>
        <w:tabs>
          <w:tab w:val="right" w:pos="9532"/>
        </w:tabs>
        <w:rPr>
          <w:szCs w:val="24"/>
          <w:u w:val="single"/>
        </w:rPr>
      </w:pPr>
      <w:r w:rsidRPr="00CD7639">
        <w:rPr>
          <w:szCs w:val="24"/>
          <w:u w:val="single"/>
        </w:rPr>
        <w:t>Castlecomb Utility</w:t>
      </w:r>
    </w:p>
    <w:p w14:paraId="3E134FA4" w14:textId="77777777" w:rsidR="005E7E42" w:rsidRDefault="005E7E42" w:rsidP="005E7E42">
      <w:pPr>
        <w:pStyle w:val="NoSpacing"/>
        <w:tabs>
          <w:tab w:val="right" w:pos="9532"/>
        </w:tabs>
        <w:rPr>
          <w:sz w:val="20"/>
        </w:rPr>
      </w:pPr>
      <w:r>
        <w:rPr>
          <w:szCs w:val="24"/>
        </w:rPr>
        <w:t>(</w:t>
      </w:r>
      <w:r w:rsidRPr="004A57C7">
        <w:rPr>
          <w:sz w:val="20"/>
        </w:rPr>
        <w:t>Utility Name)</w:t>
      </w:r>
      <w:r w:rsidRPr="004A57C7">
        <w:rPr>
          <w:sz w:val="20"/>
        </w:rPr>
        <w:tab/>
      </w:r>
    </w:p>
    <w:p w14:paraId="05E31D6D" w14:textId="77777777" w:rsidR="005E7E42" w:rsidRDefault="005E7E42" w:rsidP="005E7E42">
      <w:pPr>
        <w:pStyle w:val="NoSpacing"/>
        <w:tabs>
          <w:tab w:val="right" w:pos="9532"/>
        </w:tabs>
        <w:rPr>
          <w:sz w:val="24"/>
          <w:szCs w:val="24"/>
        </w:rPr>
      </w:pPr>
    </w:p>
    <w:p w14:paraId="74EC7FB7" w14:textId="77777777" w:rsidR="005E7E42" w:rsidRDefault="005E7E42" w:rsidP="005E7E42">
      <w:pPr>
        <w:pStyle w:val="NoSpacing"/>
        <w:tabs>
          <w:tab w:val="right" w:pos="9532"/>
        </w:tabs>
        <w:rPr>
          <w:sz w:val="24"/>
          <w:szCs w:val="24"/>
        </w:rPr>
      </w:pPr>
      <w:r w:rsidRPr="00BC1E1D">
        <w:rPr>
          <w:b/>
        </w:rPr>
        <w:t>Temporary Manager Contact Information</w:t>
      </w:r>
    </w:p>
    <w:p w14:paraId="2FEC7443" w14:textId="77777777" w:rsidR="005E7E42" w:rsidRDefault="005E7E42" w:rsidP="005E7E42">
      <w:pPr>
        <w:pStyle w:val="NoSpacing"/>
        <w:tabs>
          <w:tab w:val="right" w:pos="9532"/>
        </w:tabs>
        <w:rPr>
          <w:sz w:val="24"/>
          <w:szCs w:val="24"/>
        </w:rPr>
      </w:pPr>
    </w:p>
    <w:p w14:paraId="1D34EDA8" w14:textId="77777777" w:rsidR="005E7E42" w:rsidRPr="00D614CC" w:rsidRDefault="005E7E42" w:rsidP="005E7E42">
      <w:pPr>
        <w:pStyle w:val="NoSpacing"/>
        <w:tabs>
          <w:tab w:val="right" w:pos="9532"/>
        </w:tabs>
        <w:rPr>
          <w:sz w:val="24"/>
          <w:szCs w:val="24"/>
        </w:rPr>
      </w:pPr>
      <w:r w:rsidRPr="00D614CC">
        <w:rPr>
          <w:sz w:val="24"/>
          <w:szCs w:val="24"/>
          <w:u w:val="single"/>
        </w:rPr>
        <w:t>CSWR – Texas Utility Operating Company, LLC</w:t>
      </w:r>
      <w:r w:rsidRPr="00D614CC">
        <w:rPr>
          <w:sz w:val="24"/>
          <w:szCs w:val="24"/>
        </w:rPr>
        <w:tab/>
      </w:r>
      <w:r w:rsidRPr="00D614CC">
        <w:rPr>
          <w:sz w:val="24"/>
          <w:szCs w:val="24"/>
          <w:u w:val="single"/>
        </w:rPr>
        <w:t>1011 W. 31</w:t>
      </w:r>
      <w:r w:rsidRPr="00D614CC">
        <w:rPr>
          <w:sz w:val="24"/>
          <w:szCs w:val="24"/>
          <w:u w:val="single"/>
          <w:vertAlign w:val="superscript"/>
        </w:rPr>
        <w:t>st</w:t>
      </w:r>
      <w:r w:rsidRPr="00D614CC">
        <w:rPr>
          <w:sz w:val="24"/>
          <w:szCs w:val="24"/>
          <w:u w:val="single"/>
        </w:rPr>
        <w:t xml:space="preserve"> St.</w:t>
      </w:r>
    </w:p>
    <w:p w14:paraId="128E0C2B" w14:textId="77777777" w:rsidR="005E7E42" w:rsidRPr="00D614CC" w:rsidRDefault="005E7E42" w:rsidP="005E7E42">
      <w:pPr>
        <w:pStyle w:val="NoSpacing"/>
        <w:tabs>
          <w:tab w:val="right" w:pos="9532"/>
        </w:tabs>
        <w:rPr>
          <w:sz w:val="20"/>
        </w:rPr>
      </w:pPr>
      <w:r w:rsidRPr="00D614CC">
        <w:rPr>
          <w:sz w:val="20"/>
        </w:rPr>
        <w:t>(Utility Name)</w:t>
      </w:r>
      <w:r w:rsidRPr="00D614CC">
        <w:rPr>
          <w:sz w:val="20"/>
        </w:rPr>
        <w:tab/>
        <w:t>(Business Address)</w:t>
      </w:r>
    </w:p>
    <w:p w14:paraId="6E7581B2" w14:textId="77777777" w:rsidR="005E7E42" w:rsidRPr="00D614CC" w:rsidRDefault="005E7E42" w:rsidP="005E7E42">
      <w:pPr>
        <w:pStyle w:val="NoSpacing"/>
        <w:tabs>
          <w:tab w:val="right" w:pos="9532"/>
        </w:tabs>
        <w:rPr>
          <w:sz w:val="24"/>
          <w:szCs w:val="24"/>
        </w:rPr>
      </w:pPr>
    </w:p>
    <w:p w14:paraId="2CFD6CB9" w14:textId="77777777" w:rsidR="005E7E42" w:rsidRPr="00D614CC" w:rsidRDefault="005E7E42" w:rsidP="005E7E42">
      <w:pPr>
        <w:pStyle w:val="NoSpacing"/>
        <w:tabs>
          <w:tab w:val="right" w:pos="9532"/>
        </w:tabs>
        <w:rPr>
          <w:sz w:val="24"/>
          <w:szCs w:val="24"/>
        </w:rPr>
      </w:pPr>
      <w:r w:rsidRPr="00D614CC">
        <w:rPr>
          <w:sz w:val="24"/>
          <w:szCs w:val="24"/>
          <w:u w:val="single"/>
        </w:rPr>
        <w:t>Austin, TX 78705</w:t>
      </w:r>
      <w:r w:rsidRPr="00D614CC">
        <w:rPr>
          <w:sz w:val="24"/>
          <w:szCs w:val="24"/>
        </w:rPr>
        <w:tab/>
      </w:r>
      <w:r w:rsidRPr="00D614CC">
        <w:rPr>
          <w:sz w:val="24"/>
          <w:szCs w:val="24"/>
          <w:u w:val="single"/>
        </w:rPr>
        <w:t>866/ 301-7725</w:t>
      </w:r>
    </w:p>
    <w:p w14:paraId="1140ADC8" w14:textId="77777777" w:rsidR="005E7E42" w:rsidRPr="00D614CC" w:rsidRDefault="005E7E42" w:rsidP="005E7E42">
      <w:pPr>
        <w:pStyle w:val="NoSpacing"/>
        <w:tabs>
          <w:tab w:val="right" w:pos="9532"/>
        </w:tabs>
        <w:rPr>
          <w:sz w:val="20"/>
        </w:rPr>
      </w:pPr>
      <w:r w:rsidRPr="00D614CC">
        <w:rPr>
          <w:sz w:val="20"/>
        </w:rPr>
        <w:t>(City, State, Zip Code)</w:t>
      </w:r>
      <w:r w:rsidRPr="00D614CC">
        <w:rPr>
          <w:sz w:val="20"/>
        </w:rPr>
        <w:tab/>
        <w:t>(Area Code/Telephone)</w:t>
      </w:r>
    </w:p>
    <w:bookmarkEnd w:id="0"/>
    <w:p w14:paraId="79578A73" w14:textId="77777777" w:rsidR="005E7E42" w:rsidRDefault="005E7E42" w:rsidP="005E7E42">
      <w:pPr>
        <w:pStyle w:val="NoSpacing"/>
        <w:tabs>
          <w:tab w:val="right" w:pos="9532"/>
        </w:tabs>
        <w:rPr>
          <w:sz w:val="24"/>
          <w:szCs w:val="24"/>
        </w:rPr>
      </w:pPr>
    </w:p>
    <w:p w14:paraId="2E6751D8" w14:textId="77777777" w:rsidR="005E7E42" w:rsidRPr="004A57C7" w:rsidRDefault="005E7E42" w:rsidP="005E7E42">
      <w:pPr>
        <w:pStyle w:val="NoSpacing"/>
        <w:rPr>
          <w:sz w:val="24"/>
          <w:szCs w:val="24"/>
        </w:rPr>
      </w:pPr>
      <w:r w:rsidRPr="004A57C7">
        <w:rPr>
          <w:sz w:val="24"/>
          <w:szCs w:val="24"/>
        </w:rPr>
        <w:t>This tariff is effective for utility operations under the following Certificate of Convenience and Necessity:</w:t>
      </w:r>
    </w:p>
    <w:p w14:paraId="52188388" w14:textId="77777777" w:rsidR="005E7E42" w:rsidRPr="00D614CC" w:rsidRDefault="005E7E42" w:rsidP="005E7E42">
      <w:pPr>
        <w:pStyle w:val="NoSpacing"/>
        <w:rPr>
          <w:sz w:val="24"/>
          <w:u w:val="single"/>
        </w:rPr>
      </w:pPr>
      <w:r w:rsidRPr="00D614CC">
        <w:rPr>
          <w:sz w:val="24"/>
          <w:u w:val="single"/>
        </w:rPr>
        <w:t>None</w:t>
      </w:r>
    </w:p>
    <w:p w14:paraId="117AD28C" w14:textId="77777777" w:rsidR="005E7E42" w:rsidRPr="00D614CC" w:rsidRDefault="005E7E42" w:rsidP="005E7E42">
      <w:pPr>
        <w:pStyle w:val="NoSpacing"/>
        <w:rPr>
          <w:sz w:val="24"/>
          <w:szCs w:val="24"/>
        </w:rPr>
      </w:pPr>
    </w:p>
    <w:p w14:paraId="2FEC0C0B" w14:textId="77777777" w:rsidR="005E7E42" w:rsidRPr="00D614CC" w:rsidRDefault="005E7E42" w:rsidP="005E7E42">
      <w:pPr>
        <w:pStyle w:val="NoSpacing"/>
        <w:rPr>
          <w:sz w:val="24"/>
          <w:szCs w:val="24"/>
        </w:rPr>
      </w:pPr>
      <w:r w:rsidRPr="00D614CC">
        <w:rPr>
          <w:sz w:val="24"/>
          <w:szCs w:val="24"/>
        </w:rPr>
        <w:t>This tariff is effective in the following county(</w:t>
      </w:r>
      <w:proofErr w:type="spellStart"/>
      <w:r w:rsidRPr="00D614CC">
        <w:rPr>
          <w:sz w:val="24"/>
          <w:szCs w:val="24"/>
        </w:rPr>
        <w:t>ies</w:t>
      </w:r>
      <w:proofErr w:type="spellEnd"/>
      <w:r w:rsidRPr="00D614CC">
        <w:rPr>
          <w:sz w:val="24"/>
          <w:szCs w:val="24"/>
        </w:rPr>
        <w:t>):</w:t>
      </w:r>
    </w:p>
    <w:p w14:paraId="0D96CAE8" w14:textId="77777777" w:rsidR="005E7E42" w:rsidRPr="00D614CC" w:rsidRDefault="005E7E42" w:rsidP="005E7E42">
      <w:pPr>
        <w:pStyle w:val="NoSpacing"/>
        <w:rPr>
          <w:sz w:val="24"/>
          <w:u w:val="single"/>
        </w:rPr>
      </w:pPr>
      <w:r w:rsidRPr="00D614CC">
        <w:rPr>
          <w:sz w:val="24"/>
          <w:u w:val="single"/>
        </w:rPr>
        <w:t>Kerr</w:t>
      </w:r>
    </w:p>
    <w:p w14:paraId="6CF2CFA4" w14:textId="77777777" w:rsidR="005E7E42" w:rsidRDefault="005E7E42" w:rsidP="005E7E42">
      <w:pPr>
        <w:pStyle w:val="NoSpacing"/>
        <w:rPr>
          <w:sz w:val="24"/>
          <w:szCs w:val="24"/>
        </w:rPr>
      </w:pPr>
    </w:p>
    <w:p w14:paraId="3A14AA9C" w14:textId="77777777" w:rsidR="005E7E42" w:rsidRPr="004A57C7" w:rsidRDefault="005E7E42" w:rsidP="005E7E42">
      <w:pPr>
        <w:pStyle w:val="NoSpacing"/>
        <w:rPr>
          <w:sz w:val="24"/>
          <w:szCs w:val="24"/>
        </w:rPr>
      </w:pPr>
      <w:r w:rsidRPr="004A57C7">
        <w:rPr>
          <w:sz w:val="24"/>
          <w:szCs w:val="24"/>
        </w:rPr>
        <w:t>This tariff is effective in the following cities or unincorporated towns (if any):</w:t>
      </w:r>
    </w:p>
    <w:p w14:paraId="06B5A0E4" w14:textId="77777777" w:rsidR="005E7E42" w:rsidRPr="004A57C7" w:rsidRDefault="005E7E42" w:rsidP="005E7E42">
      <w:pPr>
        <w:pStyle w:val="NoSpacing"/>
        <w:rPr>
          <w:color w:val="FF0000"/>
          <w:sz w:val="24"/>
          <w:u w:val="single"/>
        </w:rPr>
      </w:pPr>
      <w:r w:rsidRPr="00B61ED5">
        <w:rPr>
          <w:sz w:val="24"/>
          <w:u w:val="single"/>
        </w:rPr>
        <w:t>None</w:t>
      </w:r>
    </w:p>
    <w:p w14:paraId="00E9FB29" w14:textId="77777777" w:rsidR="005E7E42" w:rsidRDefault="005E7E42" w:rsidP="005E7E42">
      <w:pPr>
        <w:pStyle w:val="NoSpacing"/>
        <w:rPr>
          <w:sz w:val="24"/>
          <w:szCs w:val="24"/>
        </w:rPr>
      </w:pPr>
    </w:p>
    <w:p w14:paraId="2B550D71" w14:textId="77777777" w:rsidR="005E7E42" w:rsidRPr="00B61ED5" w:rsidRDefault="005E7E42" w:rsidP="005E7E42">
      <w:pPr>
        <w:pStyle w:val="NoSpacing"/>
        <w:rPr>
          <w:sz w:val="24"/>
          <w:szCs w:val="24"/>
        </w:rPr>
      </w:pPr>
      <w:r w:rsidRPr="00B61ED5">
        <w:rPr>
          <w:sz w:val="24"/>
          <w:szCs w:val="24"/>
        </w:rPr>
        <w:t>This tariff is effective in the following subdivisions or systems:</w:t>
      </w:r>
    </w:p>
    <w:p w14:paraId="32E3CC90" w14:textId="77777777" w:rsidR="005E7E42" w:rsidRDefault="005E7E42" w:rsidP="005E7E42">
      <w:pPr>
        <w:pStyle w:val="NoSpacing"/>
        <w:rPr>
          <w:sz w:val="24"/>
          <w:u w:val="single"/>
        </w:rPr>
      </w:pPr>
      <w:r w:rsidRPr="009C5364">
        <w:rPr>
          <w:sz w:val="24"/>
          <w:u w:val="single"/>
        </w:rPr>
        <w:t>PWS ID:</w:t>
      </w:r>
      <w:r w:rsidRPr="00B61ED5">
        <w:rPr>
          <w:sz w:val="24"/>
          <w:u w:val="single"/>
        </w:rPr>
        <w:t xml:space="preserve"> 1330163 – Castlecomb Water System</w:t>
      </w:r>
      <w:r>
        <w:rPr>
          <w:sz w:val="24"/>
          <w:u w:val="single"/>
        </w:rPr>
        <w:t xml:space="preserve"> </w:t>
      </w:r>
    </w:p>
    <w:p w14:paraId="66CAA995" w14:textId="77777777" w:rsidR="005E7E42" w:rsidRDefault="005E7E42" w:rsidP="005E7E42">
      <w:pPr>
        <w:pStyle w:val="NoSpacing"/>
        <w:rPr>
          <w:b/>
          <w:bCs/>
          <w:sz w:val="24"/>
          <w:u w:val="single"/>
        </w:rPr>
      </w:pPr>
    </w:p>
    <w:p w14:paraId="30C43511" w14:textId="682B78EA" w:rsidR="005E7E42" w:rsidRPr="00B61ED5" w:rsidRDefault="005E7E42" w:rsidP="005E7E42">
      <w:pPr>
        <w:pStyle w:val="NoSpacing"/>
        <w:rPr>
          <w:sz w:val="24"/>
          <w:u w:val="single"/>
        </w:rPr>
      </w:pPr>
      <w:r w:rsidRPr="009C5364">
        <w:rPr>
          <w:sz w:val="24"/>
          <w:u w:val="single"/>
        </w:rPr>
        <w:t>Subdivisions</w:t>
      </w:r>
      <w:r w:rsidRPr="005E7E42">
        <w:rPr>
          <w:b/>
          <w:bCs/>
          <w:sz w:val="24"/>
          <w:u w:val="single"/>
        </w:rPr>
        <w:t>:</w:t>
      </w:r>
      <w:r w:rsidRPr="00B61ED5">
        <w:rPr>
          <w:sz w:val="24"/>
          <w:u w:val="single"/>
        </w:rPr>
        <w:t xml:space="preserve"> Castlecomb and Kensington</w:t>
      </w:r>
    </w:p>
    <w:p w14:paraId="3E5D4B5F" w14:textId="77777777" w:rsidR="00E2134C" w:rsidRPr="009739D1" w:rsidRDefault="00E2134C" w:rsidP="00AA3D46">
      <w:pPr>
        <w:rPr>
          <w:sz w:val="22"/>
          <w:szCs w:val="22"/>
        </w:rPr>
      </w:pPr>
    </w:p>
    <w:p w14:paraId="1C214C10" w14:textId="77777777" w:rsidR="00E2134C" w:rsidRPr="009739D1" w:rsidRDefault="00E2134C" w:rsidP="00AA3D46">
      <w:pPr>
        <w:rPr>
          <w:sz w:val="22"/>
          <w:szCs w:val="22"/>
        </w:rPr>
      </w:pPr>
      <w:r w:rsidRPr="009739D1">
        <w:rPr>
          <w:sz w:val="22"/>
          <w:szCs w:val="22"/>
        </w:rPr>
        <w:t>TABLE OF CONTENTS</w:t>
      </w:r>
    </w:p>
    <w:p w14:paraId="446FBF67" w14:textId="77777777" w:rsidR="00E2134C" w:rsidRPr="009739D1" w:rsidRDefault="00E2134C" w:rsidP="00AA3D46">
      <w:pPr>
        <w:rPr>
          <w:sz w:val="22"/>
          <w:szCs w:val="22"/>
        </w:rPr>
      </w:pPr>
      <w:r w:rsidRPr="009739D1">
        <w:rPr>
          <w:sz w:val="22"/>
          <w:szCs w:val="22"/>
        </w:rPr>
        <w:t>The above utility lists the following sections of its tariff (if additional pages are needed for a section, all pages should be numbered consecutively):</w:t>
      </w:r>
    </w:p>
    <w:p w14:paraId="0E0EB819" w14:textId="77777777" w:rsidR="00E2134C" w:rsidRPr="009739D1" w:rsidRDefault="00E2134C" w:rsidP="00AA3D46">
      <w:pPr>
        <w:rPr>
          <w:sz w:val="22"/>
          <w:szCs w:val="22"/>
        </w:rPr>
      </w:pPr>
    </w:p>
    <w:p w14:paraId="65B95D37" w14:textId="77777777" w:rsidR="00E2134C" w:rsidRPr="009739D1" w:rsidRDefault="00E2134C" w:rsidP="00AA3D46">
      <w:pPr>
        <w:tabs>
          <w:tab w:val="right" w:leader="dot" w:pos="8640"/>
        </w:tabs>
        <w:ind w:right="720" w:firstLine="720"/>
        <w:rPr>
          <w:sz w:val="22"/>
          <w:szCs w:val="22"/>
        </w:rPr>
      </w:pPr>
      <w:r w:rsidRPr="009739D1">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A81C40" w:rsidRPr="009739D1">
        <w:rPr>
          <w:noProof/>
          <w:sz w:val="22"/>
          <w:szCs w:val="22"/>
        </w:rPr>
        <w:t>2</w:t>
      </w:r>
      <w:r w:rsidR="00A81C40" w:rsidRPr="009739D1">
        <w:rPr>
          <w:sz w:val="22"/>
          <w:szCs w:val="22"/>
        </w:rPr>
        <w:fldChar w:fldCharType="end"/>
      </w:r>
    </w:p>
    <w:p w14:paraId="1339E16C" w14:textId="6B11A293"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9C5364">
        <w:rPr>
          <w:sz w:val="22"/>
          <w:szCs w:val="22"/>
        </w:rPr>
        <w:t>5</w:t>
      </w:r>
    </w:p>
    <w:p w14:paraId="2E89A8ED" w14:textId="6EB7237D" w:rsidR="00E2134C" w:rsidRPr="009739D1"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9C5364">
        <w:rPr>
          <w:sz w:val="22"/>
          <w:szCs w:val="22"/>
        </w:rPr>
        <w:t>12</w:t>
      </w:r>
    </w:p>
    <w:p w14:paraId="72226AE1" w14:textId="77777777" w:rsidR="00EE30B1" w:rsidRPr="009739D1" w:rsidRDefault="00EE30B1" w:rsidP="00AA3D46">
      <w:pPr>
        <w:ind w:firstLine="720"/>
        <w:rPr>
          <w:sz w:val="22"/>
          <w:szCs w:val="22"/>
        </w:rPr>
      </w:pPr>
    </w:p>
    <w:p w14:paraId="2D6B3153" w14:textId="77777777" w:rsidR="00E2134C" w:rsidRPr="009739D1" w:rsidRDefault="00E2134C" w:rsidP="00AA3D46">
      <w:pPr>
        <w:ind w:firstLine="720"/>
        <w:rPr>
          <w:sz w:val="22"/>
          <w:szCs w:val="22"/>
        </w:rPr>
      </w:pPr>
      <w:r w:rsidRPr="009739D1">
        <w:rPr>
          <w:sz w:val="22"/>
          <w:szCs w:val="22"/>
        </w:rPr>
        <w:t xml:space="preserve">APPENDIX A </w:t>
      </w:r>
      <w:r w:rsidR="00EA0A97" w:rsidRPr="009739D1">
        <w:rPr>
          <w:sz w:val="22"/>
          <w:szCs w:val="22"/>
        </w:rPr>
        <w:t>–</w:t>
      </w:r>
      <w:r w:rsidRPr="009739D1">
        <w:rPr>
          <w:sz w:val="22"/>
          <w:szCs w:val="22"/>
        </w:rPr>
        <w:t xml:space="preserve"> </w:t>
      </w:r>
      <w:r w:rsidR="00EA0A97" w:rsidRPr="009739D1">
        <w:rPr>
          <w:sz w:val="22"/>
          <w:szCs w:val="22"/>
        </w:rPr>
        <w:t>DROUGHT CONTINGENCY PLAN</w:t>
      </w:r>
    </w:p>
    <w:p w14:paraId="04501319" w14:textId="77777777" w:rsidR="00E2134C" w:rsidRPr="009739D1" w:rsidRDefault="00E2134C" w:rsidP="00AA3D46">
      <w:pPr>
        <w:ind w:firstLine="720"/>
        <w:rPr>
          <w:sz w:val="22"/>
          <w:szCs w:val="22"/>
        </w:rPr>
      </w:pPr>
      <w:r w:rsidRPr="009739D1">
        <w:rPr>
          <w:sz w:val="22"/>
          <w:szCs w:val="22"/>
        </w:rPr>
        <w:t>APPENDIX B – APPLICATION FOR SERVICE</w:t>
      </w:r>
    </w:p>
    <w:p w14:paraId="0EF966AC" w14:textId="77777777" w:rsidR="00EA0A97" w:rsidRPr="009739D1" w:rsidRDefault="00EA0A97" w:rsidP="00AA3D46">
      <w:pPr>
        <w:ind w:firstLine="720"/>
        <w:rPr>
          <w:sz w:val="22"/>
          <w:szCs w:val="22"/>
        </w:rPr>
      </w:pPr>
    </w:p>
    <w:p w14:paraId="350B86E1" w14:textId="1E96DD0A" w:rsidR="00686914" w:rsidRDefault="00EA0A97" w:rsidP="00CC3B21">
      <w:pPr>
        <w:ind w:left="720"/>
        <w:rPr>
          <w:noProof/>
        </w:rPr>
      </w:pPr>
      <w:r w:rsidRPr="009739D1">
        <w:rPr>
          <w:sz w:val="22"/>
          <w:szCs w:val="22"/>
        </w:rPr>
        <w:t>NOTE: Appendix A – Drought Contingency Plan (DCP) is approved by the Texas Commission on Environmental Quality (TCEQ); however</w:t>
      </w:r>
      <w:r w:rsidR="009C5364">
        <w:rPr>
          <w:sz w:val="22"/>
          <w:szCs w:val="22"/>
        </w:rPr>
        <w:t>,</w:t>
      </w:r>
      <w:r w:rsidRPr="009739D1">
        <w:rPr>
          <w:sz w:val="22"/>
          <w:szCs w:val="22"/>
        </w:rPr>
        <w:t xml:space="preserve"> the DCP is included as part of your approved tariff pursuant to PUC</w:t>
      </w:r>
      <w:r w:rsidR="00031CAC">
        <w:rPr>
          <w:sz w:val="22"/>
          <w:szCs w:val="22"/>
        </w:rPr>
        <w:t>T</w:t>
      </w:r>
      <w:r w:rsidRPr="009739D1">
        <w:rPr>
          <w:sz w:val="22"/>
          <w:szCs w:val="22"/>
        </w:rPr>
        <w:t xml:space="preserve"> rules. If you are establishing a tariff for the first time, please contact the TCEQ to complete and submit a DCP for approval.</w:t>
      </w:r>
      <w:bookmarkStart w:id="1" w:name="_Ref454181791"/>
    </w:p>
    <w:p w14:paraId="18AFBD1D" w14:textId="77777777" w:rsidR="008C68EF" w:rsidRDefault="008C68EF" w:rsidP="00190CA0">
      <w:pPr>
        <w:pStyle w:val="Heading2"/>
        <w:rPr>
          <w:b w:val="0"/>
          <w:bCs w:val="0"/>
        </w:rPr>
      </w:pPr>
    </w:p>
    <w:p w14:paraId="16422F05" w14:textId="0BFD8A4F" w:rsidR="009C1445" w:rsidRPr="007F11E8" w:rsidRDefault="009C1445" w:rsidP="00190CA0">
      <w:pPr>
        <w:pStyle w:val="Heading2"/>
        <w:rPr>
          <w:b w:val="0"/>
          <w:bCs w:val="0"/>
        </w:rPr>
      </w:pPr>
      <w:r w:rsidRPr="007F11E8">
        <w:rPr>
          <w:b w:val="0"/>
          <w:bCs w:val="0"/>
        </w:rPr>
        <w:t>SECTION 1.0 -- RATE SCHEDULE</w:t>
      </w:r>
      <w:bookmarkEnd w:id="1"/>
    </w:p>
    <w:p w14:paraId="04129F06" w14:textId="77777777" w:rsidR="009C1445" w:rsidRPr="009739D1" w:rsidRDefault="009C1445" w:rsidP="00AA3D46">
      <w:pPr>
        <w:rPr>
          <w:sz w:val="22"/>
          <w:szCs w:val="22"/>
        </w:rPr>
      </w:pPr>
      <w:r w:rsidRPr="009739D1">
        <w:rPr>
          <w:sz w:val="22"/>
          <w:szCs w:val="22"/>
          <w:u w:val="single"/>
        </w:rPr>
        <w:t>Section 1.01 - Rates</w:t>
      </w:r>
    </w:p>
    <w:p w14:paraId="596B523D" w14:textId="119AF87B" w:rsidR="00E050AE" w:rsidRPr="00CC5BF1" w:rsidRDefault="00E050AE" w:rsidP="00AA3D46">
      <w:pPr>
        <w:tabs>
          <w:tab w:val="left" w:pos="2880"/>
          <w:tab w:val="right" w:pos="9360"/>
        </w:tabs>
        <w:rPr>
          <w:sz w:val="22"/>
          <w:szCs w:val="22"/>
          <w:u w:val="single"/>
        </w:rPr>
      </w:pPr>
      <w:bookmarkStart w:id="2" w:name="_Hlk59523200"/>
    </w:p>
    <w:p w14:paraId="2BEDE4C7" w14:textId="5535A02E" w:rsidR="00CC3B21" w:rsidRPr="00CC5BF1" w:rsidRDefault="00CC3B21" w:rsidP="00CC3B21">
      <w:pPr>
        <w:spacing w:before="0" w:after="0"/>
        <w:rPr>
          <w:b/>
          <w:szCs w:val="24"/>
        </w:rPr>
      </w:pPr>
      <w:r w:rsidRPr="00CC5BF1">
        <w:rPr>
          <w:b/>
          <w:szCs w:val="24"/>
        </w:rPr>
        <w:t xml:space="preserve">Temporary Rates (Effective </w:t>
      </w:r>
      <w:r w:rsidR="00CC5BF1" w:rsidRPr="00CC5BF1">
        <w:rPr>
          <w:b/>
          <w:bCs/>
          <w:szCs w:val="24"/>
        </w:rPr>
        <w:t>September 30, 2020</w:t>
      </w:r>
      <w:r w:rsidRPr="00CC5BF1">
        <w:rPr>
          <w:b/>
          <w:bCs/>
          <w:szCs w:val="24"/>
        </w:rPr>
        <w:t>)</w:t>
      </w:r>
    </w:p>
    <w:p w14:paraId="32D22081" w14:textId="77777777" w:rsidR="005E7E42" w:rsidRPr="00CC5BF1" w:rsidRDefault="005E7E42" w:rsidP="00AA3D46">
      <w:pPr>
        <w:tabs>
          <w:tab w:val="left" w:pos="2880"/>
          <w:tab w:val="right" w:pos="9532"/>
        </w:tabs>
        <w:rPr>
          <w:sz w:val="22"/>
          <w:szCs w:val="22"/>
          <w:u w:val="single"/>
        </w:rPr>
      </w:pPr>
    </w:p>
    <w:p w14:paraId="053EDCAF" w14:textId="21878C42" w:rsidR="009C1445" w:rsidRPr="00CC5BF1" w:rsidRDefault="009C1445" w:rsidP="00AA3D46">
      <w:pPr>
        <w:tabs>
          <w:tab w:val="left" w:pos="2880"/>
          <w:tab w:val="right" w:pos="9532"/>
        </w:tabs>
        <w:rPr>
          <w:sz w:val="22"/>
          <w:szCs w:val="22"/>
        </w:rPr>
      </w:pPr>
      <w:r w:rsidRPr="00CC5BF1">
        <w:rPr>
          <w:sz w:val="22"/>
          <w:szCs w:val="22"/>
        </w:rPr>
        <w:tab/>
      </w:r>
      <w:r w:rsidRPr="00CC5BF1">
        <w:rPr>
          <w:sz w:val="22"/>
          <w:szCs w:val="22"/>
          <w:u w:val="single"/>
        </w:rPr>
        <w:t>Monthly Minimum Charge</w:t>
      </w:r>
      <w:r w:rsidRPr="00CC5BF1">
        <w:rPr>
          <w:sz w:val="22"/>
          <w:szCs w:val="22"/>
        </w:rPr>
        <w:tab/>
      </w:r>
    </w:p>
    <w:p w14:paraId="5DF1E163" w14:textId="50884939" w:rsidR="003701D6" w:rsidRPr="00CC5BF1" w:rsidRDefault="003701D6" w:rsidP="003701D6">
      <w:pPr>
        <w:tabs>
          <w:tab w:val="left" w:pos="3240"/>
        </w:tabs>
        <w:ind w:left="360"/>
        <w:rPr>
          <w:sz w:val="22"/>
          <w:szCs w:val="22"/>
        </w:rPr>
      </w:pPr>
    </w:p>
    <w:p w14:paraId="176DF35D" w14:textId="43A8C36A" w:rsidR="005E7E42" w:rsidRPr="00CC5BF1" w:rsidRDefault="005E7E42" w:rsidP="003701D6">
      <w:pPr>
        <w:tabs>
          <w:tab w:val="left" w:pos="3240"/>
        </w:tabs>
        <w:ind w:left="360"/>
        <w:rPr>
          <w:sz w:val="22"/>
          <w:szCs w:val="22"/>
        </w:rPr>
      </w:pPr>
      <w:r w:rsidRPr="00CC5BF1">
        <w:rPr>
          <w:sz w:val="22"/>
          <w:szCs w:val="22"/>
        </w:rPr>
        <w:t>Flat Rate</w:t>
      </w:r>
      <w:r w:rsidRPr="00CC5BF1">
        <w:rPr>
          <w:sz w:val="22"/>
          <w:szCs w:val="22"/>
        </w:rPr>
        <w:tab/>
      </w:r>
      <w:r w:rsidRPr="009C5364">
        <w:rPr>
          <w:sz w:val="22"/>
          <w:szCs w:val="22"/>
          <w:u w:val="single"/>
        </w:rPr>
        <w:t>$</w:t>
      </w:r>
      <w:r w:rsidR="005B28FA" w:rsidRPr="009C5364">
        <w:rPr>
          <w:sz w:val="22"/>
          <w:szCs w:val="22"/>
          <w:u w:val="single"/>
        </w:rPr>
        <w:t>5</w:t>
      </w:r>
      <w:r w:rsidR="005B28FA">
        <w:rPr>
          <w:sz w:val="22"/>
          <w:szCs w:val="22"/>
          <w:u w:val="single"/>
        </w:rPr>
        <w:t>2.60</w:t>
      </w:r>
    </w:p>
    <w:p w14:paraId="60BD12D4" w14:textId="77777777" w:rsidR="005E7E42" w:rsidRPr="00CC5BF1" w:rsidRDefault="005E7E42" w:rsidP="003701D6">
      <w:pPr>
        <w:tabs>
          <w:tab w:val="left" w:pos="3240"/>
        </w:tabs>
        <w:ind w:left="360"/>
        <w:rPr>
          <w:sz w:val="22"/>
          <w:szCs w:val="22"/>
        </w:rPr>
      </w:pPr>
    </w:p>
    <w:p w14:paraId="0B123C0A" w14:textId="61A8AFFD" w:rsidR="00CC3B21" w:rsidRPr="00CC5BF1" w:rsidRDefault="00CC3B21" w:rsidP="00CC3B21">
      <w:pPr>
        <w:rPr>
          <w:b/>
          <w:szCs w:val="24"/>
        </w:rPr>
      </w:pPr>
      <w:r w:rsidRPr="00CC5BF1">
        <w:rPr>
          <w:b/>
          <w:szCs w:val="24"/>
        </w:rPr>
        <w:t>Temporary Manager/Receiver’s Fee</w:t>
      </w:r>
      <w:r w:rsidR="005B28FA">
        <w:rPr>
          <w:b/>
          <w:szCs w:val="24"/>
        </w:rPr>
        <w:t xml:space="preserve"> and Surcharge</w:t>
      </w:r>
      <w:r w:rsidRPr="00CC5BF1">
        <w:rPr>
          <w:b/>
          <w:szCs w:val="24"/>
        </w:rPr>
        <w:t xml:space="preserve"> to be charged in addition to the “Monthly Minimum Charge” </w:t>
      </w:r>
    </w:p>
    <w:p w14:paraId="2AF55D4A" w14:textId="77777777" w:rsidR="00CC3B21" w:rsidRPr="00CC5BF1" w:rsidRDefault="00CC3B21" w:rsidP="00CC3B21">
      <w:pPr>
        <w:tabs>
          <w:tab w:val="right" w:leader="dot" w:pos="9630"/>
        </w:tabs>
        <w:ind w:right="-98"/>
        <w:rPr>
          <w:noProof/>
          <w:szCs w:val="24"/>
        </w:rPr>
      </w:pPr>
    </w:p>
    <w:p w14:paraId="5595F0DF" w14:textId="2ACF21C5" w:rsidR="00CC3B21" w:rsidRDefault="00CC3B21" w:rsidP="00CC3B21">
      <w:pPr>
        <w:tabs>
          <w:tab w:val="right" w:leader="dot" w:pos="9630"/>
        </w:tabs>
        <w:ind w:right="-98"/>
        <w:rPr>
          <w:noProof/>
          <w:szCs w:val="24"/>
          <w:u w:val="single"/>
        </w:rPr>
      </w:pPr>
      <w:r w:rsidRPr="00CC5BF1">
        <w:rPr>
          <w:noProof/>
          <w:szCs w:val="24"/>
        </w:rPr>
        <w:t>Temporary Manager/Receiver’s Fee</w:t>
      </w:r>
      <w:r w:rsidRPr="00CC5BF1">
        <w:rPr>
          <w:noProof/>
          <w:szCs w:val="24"/>
        </w:rPr>
        <w:tab/>
        <w:t>……</w:t>
      </w:r>
      <w:r w:rsidRPr="00CC5BF1">
        <w:rPr>
          <w:noProof/>
          <w:szCs w:val="24"/>
          <w:u w:val="single"/>
        </w:rPr>
        <w:t>$</w:t>
      </w:r>
      <w:r w:rsidR="005E7E42" w:rsidRPr="00CC5BF1">
        <w:rPr>
          <w:szCs w:val="24"/>
          <w:u w:val="single"/>
        </w:rPr>
        <w:t xml:space="preserve">7.50 </w:t>
      </w:r>
      <w:r w:rsidRPr="00CC5BF1">
        <w:rPr>
          <w:noProof/>
          <w:szCs w:val="24"/>
          <w:u w:val="single"/>
        </w:rPr>
        <w:t>per connection per month</w:t>
      </w:r>
    </w:p>
    <w:p w14:paraId="674F4E3E" w14:textId="77777777" w:rsidR="005B28FA" w:rsidRDefault="005B28FA" w:rsidP="00CC3B21">
      <w:pPr>
        <w:tabs>
          <w:tab w:val="right" w:leader="dot" w:pos="9630"/>
        </w:tabs>
        <w:ind w:right="-98"/>
        <w:rPr>
          <w:noProof/>
          <w:szCs w:val="24"/>
          <w:u w:val="single"/>
        </w:rPr>
      </w:pPr>
    </w:p>
    <w:p w14:paraId="6D92C199" w14:textId="2089DE19" w:rsidR="005B28FA" w:rsidRDefault="005B28FA" w:rsidP="005B28FA">
      <w:pPr>
        <w:tabs>
          <w:tab w:val="right" w:leader="dot" w:pos="9630"/>
        </w:tabs>
        <w:ind w:right="-98"/>
        <w:rPr>
          <w:noProof/>
          <w:szCs w:val="24"/>
          <w:u w:val="single"/>
        </w:rPr>
      </w:pPr>
      <w:r w:rsidRPr="005B28FA">
        <w:rPr>
          <w:noProof/>
          <w:szCs w:val="24"/>
        </w:rPr>
        <w:t>Surcharge</w:t>
      </w:r>
      <w:r w:rsidRPr="00CC5BF1">
        <w:rPr>
          <w:noProof/>
          <w:szCs w:val="24"/>
        </w:rPr>
        <w:tab/>
        <w:t>……</w:t>
      </w:r>
      <w:r w:rsidRPr="00CC5BF1">
        <w:rPr>
          <w:noProof/>
          <w:szCs w:val="24"/>
          <w:u w:val="single"/>
        </w:rPr>
        <w:t>$</w:t>
      </w:r>
      <w:r>
        <w:rPr>
          <w:szCs w:val="24"/>
          <w:u w:val="single"/>
        </w:rPr>
        <w:t>4.02</w:t>
      </w:r>
      <w:r w:rsidRPr="00CC5BF1">
        <w:rPr>
          <w:szCs w:val="24"/>
          <w:u w:val="single"/>
        </w:rPr>
        <w:t xml:space="preserve"> </w:t>
      </w:r>
      <w:r w:rsidRPr="00CC5BF1">
        <w:rPr>
          <w:noProof/>
          <w:szCs w:val="24"/>
          <w:u w:val="single"/>
        </w:rPr>
        <w:t>per connection per month</w:t>
      </w:r>
      <w:r>
        <w:rPr>
          <w:noProof/>
          <w:szCs w:val="24"/>
          <w:u w:val="single"/>
        </w:rPr>
        <w:t xml:space="preserve"> for 4 months</w:t>
      </w:r>
    </w:p>
    <w:p w14:paraId="08046836" w14:textId="77777777" w:rsidR="00CC3B21" w:rsidRPr="00CC5BF1" w:rsidRDefault="00CC3B21" w:rsidP="00CC3B21">
      <w:pPr>
        <w:tabs>
          <w:tab w:val="right" w:leader="dot" w:pos="9630"/>
        </w:tabs>
        <w:ind w:right="-98"/>
        <w:rPr>
          <w:noProof/>
          <w:szCs w:val="24"/>
          <w:u w:val="single"/>
        </w:rPr>
      </w:pPr>
    </w:p>
    <w:p w14:paraId="74467F6A" w14:textId="77777777" w:rsidR="00CC3B21" w:rsidRPr="00CC5BF1" w:rsidRDefault="00CC3B21" w:rsidP="00CC3B21">
      <w:pPr>
        <w:widowControl w:val="0"/>
        <w:rPr>
          <w:b/>
          <w:bCs/>
          <w:szCs w:val="24"/>
          <w:lang w:val="en-CA"/>
        </w:rPr>
      </w:pPr>
      <w:bookmarkStart w:id="3" w:name="_Hlk49352249"/>
      <w:r w:rsidRPr="00CC5BF1">
        <w:rPr>
          <w:b/>
          <w:bCs/>
          <w:szCs w:val="24"/>
          <w:lang w:val="en-CA"/>
        </w:rPr>
        <w:t>The temporary rates will remain in effect until the Commission orders otherwise.</w:t>
      </w:r>
    </w:p>
    <w:bookmarkEnd w:id="3"/>
    <w:bookmarkEnd w:id="2"/>
    <w:p w14:paraId="03F91EA2" w14:textId="77777777" w:rsidR="00CC3B21" w:rsidRDefault="00CC3B21" w:rsidP="00AA3D46">
      <w:pPr>
        <w:rPr>
          <w:sz w:val="22"/>
          <w:szCs w:val="22"/>
        </w:rPr>
      </w:pPr>
    </w:p>
    <w:p w14:paraId="4776690E" w14:textId="5E8E3D44" w:rsidR="00F745AC" w:rsidRPr="009739D1" w:rsidRDefault="00F745AC" w:rsidP="00AA3D46">
      <w:pPr>
        <w:rPr>
          <w:sz w:val="22"/>
          <w:szCs w:val="22"/>
        </w:rPr>
      </w:pPr>
      <w:r w:rsidRPr="009739D1">
        <w:rPr>
          <w:sz w:val="22"/>
          <w:szCs w:val="22"/>
        </w:rPr>
        <w:t>FORM OF PAYMENT: The utility will accept the following forms of payment:</w:t>
      </w:r>
    </w:p>
    <w:p w14:paraId="24A90AD1" w14:textId="4783A5E6" w:rsidR="008C6FF2" w:rsidRPr="008E69D0" w:rsidRDefault="008C6FF2" w:rsidP="008C6FF2">
      <w:pPr>
        <w:tabs>
          <w:tab w:val="left" w:pos="1440"/>
          <w:tab w:val="left" w:pos="3240"/>
          <w:tab w:val="left" w:pos="5670"/>
          <w:tab w:val="right" w:pos="9514"/>
        </w:tabs>
        <w:ind w:right="18"/>
        <w:rPr>
          <w:szCs w:val="24"/>
        </w:rPr>
      </w:pPr>
      <w:r w:rsidRPr="008E69D0">
        <w:rPr>
          <w:szCs w:val="24"/>
        </w:rPr>
        <w:t>Cash</w:t>
      </w:r>
      <w:r>
        <w:rPr>
          <w:szCs w:val="24"/>
        </w:rPr>
        <w:t xml:space="preserve"> </w:t>
      </w:r>
      <w:r w:rsidRPr="008E69D0">
        <w:rPr>
          <w:szCs w:val="24"/>
          <w:u w:val="single"/>
        </w:rPr>
        <w:t>X</w:t>
      </w:r>
      <w:r w:rsidRPr="008E69D0">
        <w:rPr>
          <w:szCs w:val="24"/>
        </w:rPr>
        <w:t xml:space="preserve">, </w:t>
      </w:r>
      <w:r>
        <w:rPr>
          <w:szCs w:val="24"/>
        </w:rPr>
        <w:tab/>
      </w:r>
      <w:r w:rsidRPr="008E69D0">
        <w:rPr>
          <w:szCs w:val="24"/>
        </w:rPr>
        <w:t>Check</w:t>
      </w:r>
      <w:r>
        <w:rPr>
          <w:szCs w:val="24"/>
        </w:rPr>
        <w:t xml:space="preserve"> </w:t>
      </w:r>
      <w:r w:rsidRPr="008E69D0">
        <w:rPr>
          <w:szCs w:val="24"/>
          <w:u w:val="single"/>
        </w:rPr>
        <w:t>X</w:t>
      </w:r>
      <w:r w:rsidRPr="008E69D0">
        <w:rPr>
          <w:szCs w:val="24"/>
        </w:rPr>
        <w:t xml:space="preserve">, </w:t>
      </w:r>
      <w:r>
        <w:rPr>
          <w:szCs w:val="24"/>
        </w:rPr>
        <w:tab/>
      </w:r>
      <w:r w:rsidRPr="008E69D0">
        <w:rPr>
          <w:szCs w:val="24"/>
        </w:rPr>
        <w:t>Money Order</w:t>
      </w:r>
      <w:r>
        <w:rPr>
          <w:szCs w:val="24"/>
        </w:rPr>
        <w:t xml:space="preserve"> </w:t>
      </w:r>
      <w:r w:rsidRPr="008E69D0">
        <w:rPr>
          <w:szCs w:val="24"/>
          <w:u w:val="single"/>
        </w:rPr>
        <w:t>X</w:t>
      </w:r>
      <w:r w:rsidRPr="008E69D0">
        <w:rPr>
          <w:szCs w:val="24"/>
        </w:rPr>
        <w:t xml:space="preserve">, </w:t>
      </w:r>
      <w:r>
        <w:rPr>
          <w:szCs w:val="24"/>
        </w:rPr>
        <w:tab/>
      </w:r>
      <w:r w:rsidRPr="008E69D0">
        <w:rPr>
          <w:szCs w:val="24"/>
        </w:rPr>
        <w:t>Credit Card</w:t>
      </w:r>
      <w:r>
        <w:rPr>
          <w:szCs w:val="24"/>
        </w:rPr>
        <w:t xml:space="preserve"> </w:t>
      </w:r>
      <w:r w:rsidRPr="008E69D0">
        <w:rPr>
          <w:szCs w:val="24"/>
          <w:u w:val="single"/>
        </w:rPr>
        <w:t>X</w:t>
      </w:r>
      <w:r w:rsidRPr="008E69D0">
        <w:rPr>
          <w:szCs w:val="24"/>
        </w:rPr>
        <w:t xml:space="preserve">, </w:t>
      </w:r>
      <w:r>
        <w:rPr>
          <w:szCs w:val="24"/>
        </w:rPr>
        <w:tab/>
      </w:r>
      <w:r w:rsidRPr="008E69D0">
        <w:rPr>
          <w:szCs w:val="24"/>
        </w:rPr>
        <w:t>Other (specify)</w:t>
      </w:r>
      <w:r>
        <w:rPr>
          <w:szCs w:val="24"/>
        </w:rPr>
        <w:t xml:space="preserve"> </w:t>
      </w:r>
      <w:r w:rsidR="005B28FA">
        <w:rPr>
          <w:szCs w:val="24"/>
          <w:u w:val="single"/>
        </w:rPr>
        <w:t>____</w:t>
      </w:r>
    </w:p>
    <w:p w14:paraId="0410A768" w14:textId="77777777" w:rsidR="00F745AC" w:rsidRPr="009739D1" w:rsidRDefault="00F745AC" w:rsidP="00AA3D46">
      <w:pPr>
        <w:pStyle w:val="ListParagraph"/>
        <w:ind w:left="360"/>
        <w:rPr>
          <w:rFonts w:ascii="Times New Roman" w:hAnsi="Times New Roman" w:cs="Times New Roman"/>
          <w:sz w:val="18"/>
          <w:szCs w:val="18"/>
        </w:rPr>
      </w:pPr>
      <w:r w:rsidRPr="009739D1">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0DF2EC18" w14:textId="77777777" w:rsidR="009C1445" w:rsidRPr="009739D1" w:rsidRDefault="009C1445" w:rsidP="00AA3D46">
      <w:pPr>
        <w:rPr>
          <w:sz w:val="22"/>
          <w:szCs w:val="22"/>
        </w:rPr>
      </w:pPr>
    </w:p>
    <w:p w14:paraId="3B5807BF" w14:textId="77777777" w:rsidR="009C1445" w:rsidRPr="009739D1" w:rsidRDefault="009C1445" w:rsidP="00AA3D46">
      <w:pPr>
        <w:tabs>
          <w:tab w:val="right" w:leader="dot" w:pos="9532"/>
        </w:tabs>
        <w:rPr>
          <w:sz w:val="22"/>
          <w:szCs w:val="22"/>
        </w:rPr>
      </w:pPr>
      <w:r w:rsidRPr="009739D1">
        <w:rPr>
          <w:sz w:val="22"/>
          <w:szCs w:val="22"/>
        </w:rPr>
        <w:t>REGULATORY ASSESSMENT</w:t>
      </w:r>
      <w:r w:rsidRPr="009739D1">
        <w:rPr>
          <w:sz w:val="22"/>
          <w:szCs w:val="22"/>
        </w:rPr>
        <w:tab/>
      </w:r>
      <w:r w:rsidRPr="009739D1">
        <w:rPr>
          <w:sz w:val="22"/>
          <w:szCs w:val="22"/>
          <w:u w:val="single"/>
        </w:rPr>
        <w:t>1.0%</w:t>
      </w:r>
    </w:p>
    <w:p w14:paraId="3B2DF89D" w14:textId="77777777" w:rsidR="009C1445" w:rsidRPr="009739D1" w:rsidRDefault="00AD26FE" w:rsidP="00AA3D46">
      <w:pPr>
        <w:ind w:left="360"/>
        <w:rPr>
          <w:sz w:val="18"/>
          <w:szCs w:val="18"/>
        </w:rPr>
      </w:pPr>
      <w:r w:rsidRPr="009739D1">
        <w:rPr>
          <w:sz w:val="18"/>
          <w:szCs w:val="18"/>
        </w:rPr>
        <w:t>PUC</w:t>
      </w:r>
      <w:r w:rsidR="00031CAC">
        <w:rPr>
          <w:sz w:val="18"/>
          <w:szCs w:val="18"/>
        </w:rPr>
        <w:t>T</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4AB8935C" w14:textId="77777777" w:rsidR="0064231D" w:rsidRPr="009739D1" w:rsidRDefault="0064231D" w:rsidP="0064231D"/>
    <w:p w14:paraId="25FA1175" w14:textId="77777777" w:rsidR="0064231D" w:rsidRPr="009739D1" w:rsidRDefault="0064231D" w:rsidP="0064231D"/>
    <w:p w14:paraId="057C719A" w14:textId="77777777" w:rsidR="0064231D" w:rsidRPr="009739D1" w:rsidRDefault="0064231D" w:rsidP="0064231D"/>
    <w:p w14:paraId="121EC7FC" w14:textId="77777777" w:rsidR="0064231D" w:rsidRPr="009739D1" w:rsidRDefault="0064231D" w:rsidP="0064231D"/>
    <w:p w14:paraId="41EADA60" w14:textId="77777777" w:rsidR="0064231D" w:rsidRPr="009739D1" w:rsidRDefault="0064231D" w:rsidP="0064231D"/>
    <w:p w14:paraId="69C867D2" w14:textId="77777777" w:rsidR="0064231D" w:rsidRPr="009739D1" w:rsidRDefault="0064231D" w:rsidP="0064231D"/>
    <w:p w14:paraId="4843C00D" w14:textId="77777777" w:rsidR="0064231D" w:rsidRPr="009739D1" w:rsidRDefault="0064231D" w:rsidP="0064231D"/>
    <w:p w14:paraId="6A2B879D" w14:textId="77777777" w:rsidR="0064231D" w:rsidRPr="009739D1" w:rsidRDefault="0064231D" w:rsidP="0064231D"/>
    <w:p w14:paraId="22FE8A86" w14:textId="77777777" w:rsidR="0064231D" w:rsidRPr="009739D1" w:rsidRDefault="0064231D" w:rsidP="0064231D"/>
    <w:p w14:paraId="1A14ED28" w14:textId="77777777" w:rsidR="0064231D" w:rsidRPr="009739D1" w:rsidRDefault="0064231D" w:rsidP="0064231D"/>
    <w:p w14:paraId="2FDACD08" w14:textId="77777777" w:rsidR="0064231D" w:rsidRPr="009739D1" w:rsidRDefault="0064231D" w:rsidP="00190CA0">
      <w:pPr>
        <w:pStyle w:val="Heading2"/>
      </w:pPr>
    </w:p>
    <w:p w14:paraId="77F879E7" w14:textId="77777777" w:rsidR="0064231D" w:rsidRPr="009739D1" w:rsidRDefault="0064231D" w:rsidP="0064231D"/>
    <w:p w14:paraId="1269967F" w14:textId="77777777" w:rsidR="0064231D" w:rsidRPr="009739D1" w:rsidRDefault="0064231D" w:rsidP="0064231D"/>
    <w:p w14:paraId="77BF381C" w14:textId="77777777" w:rsidR="00AE4186" w:rsidRDefault="00AE4186" w:rsidP="00190CA0">
      <w:pPr>
        <w:pStyle w:val="Heading2"/>
      </w:pPr>
    </w:p>
    <w:p w14:paraId="0A0601D1" w14:textId="77777777" w:rsidR="00CC5BF1" w:rsidRDefault="00CC5BF1">
      <w:pPr>
        <w:autoSpaceDE/>
        <w:autoSpaceDN/>
        <w:adjustRightInd/>
        <w:spacing w:before="0" w:after="0"/>
        <w:contextualSpacing w:val="0"/>
        <w:jc w:val="left"/>
        <w:rPr>
          <w:b/>
          <w:bCs/>
          <w:iCs/>
          <w:caps/>
          <w:szCs w:val="28"/>
        </w:rPr>
      </w:pPr>
      <w:r>
        <w:br w:type="page"/>
      </w:r>
    </w:p>
    <w:p w14:paraId="24241BD5" w14:textId="77777777" w:rsidR="008C68EF" w:rsidRDefault="008C68EF" w:rsidP="00190CA0">
      <w:pPr>
        <w:pStyle w:val="Heading2"/>
        <w:rPr>
          <w:b w:val="0"/>
          <w:bCs w:val="0"/>
        </w:rPr>
      </w:pPr>
    </w:p>
    <w:p w14:paraId="7DD8904A" w14:textId="14DE3722" w:rsidR="00CE06EF" w:rsidRPr="007F11E8" w:rsidRDefault="00CE06EF" w:rsidP="00190CA0">
      <w:pPr>
        <w:pStyle w:val="Heading2"/>
        <w:rPr>
          <w:b w:val="0"/>
          <w:bCs w:val="0"/>
        </w:rPr>
      </w:pPr>
      <w:r w:rsidRPr="007F11E8">
        <w:rPr>
          <w:b w:val="0"/>
          <w:bCs w:val="0"/>
        </w:rPr>
        <w:t>SECTION 1.0 -- RATE SCHEDULE</w:t>
      </w:r>
      <w:r w:rsidR="00EE30B1" w:rsidRPr="007F11E8">
        <w:rPr>
          <w:b w:val="0"/>
          <w:bCs w:val="0"/>
        </w:rPr>
        <w:t xml:space="preserve"> (</w:t>
      </w:r>
      <w:r w:rsidR="008C68EF">
        <w:rPr>
          <w:b w:val="0"/>
          <w:bCs w:val="0"/>
        </w:rPr>
        <w:t>C</w:t>
      </w:r>
      <w:r w:rsidR="008C68EF">
        <w:rPr>
          <w:b w:val="0"/>
          <w:bCs w:val="0"/>
          <w:caps w:val="0"/>
        </w:rPr>
        <w:t>ontinued</w:t>
      </w:r>
      <w:r w:rsidR="008C68EF" w:rsidRPr="007F11E8">
        <w:rPr>
          <w:b w:val="0"/>
          <w:bCs w:val="0"/>
          <w:caps w:val="0"/>
        </w:rPr>
        <w:t>)</w:t>
      </w:r>
    </w:p>
    <w:p w14:paraId="78246C7A" w14:textId="77777777" w:rsidR="003B3461" w:rsidRPr="009739D1" w:rsidRDefault="003B3461" w:rsidP="00AA3D46">
      <w:pPr>
        <w:rPr>
          <w:sz w:val="22"/>
          <w:szCs w:val="22"/>
          <w:u w:val="single"/>
        </w:rPr>
      </w:pPr>
      <w:r w:rsidRPr="009739D1">
        <w:rPr>
          <w:sz w:val="22"/>
          <w:szCs w:val="22"/>
          <w:u w:val="single"/>
        </w:rPr>
        <w:t>Section 1.02 – Miscellaneous Fees</w:t>
      </w:r>
    </w:p>
    <w:p w14:paraId="28627F6E" w14:textId="77777777" w:rsidR="003B3461" w:rsidRPr="009739D1" w:rsidRDefault="003B3461" w:rsidP="00AA3D46">
      <w:pPr>
        <w:rPr>
          <w:sz w:val="22"/>
          <w:szCs w:val="22"/>
          <w:u w:val="single"/>
        </w:rPr>
      </w:pPr>
    </w:p>
    <w:p w14:paraId="65BF6338" w14:textId="17E7924F" w:rsidR="003B3461" w:rsidRPr="009739D1" w:rsidRDefault="003B3461" w:rsidP="00AA3D46">
      <w:pPr>
        <w:tabs>
          <w:tab w:val="right" w:leader="dot" w:pos="9532"/>
        </w:tabs>
        <w:rPr>
          <w:sz w:val="22"/>
          <w:szCs w:val="22"/>
        </w:rPr>
      </w:pPr>
      <w:r w:rsidRPr="009739D1">
        <w:rPr>
          <w:sz w:val="22"/>
          <w:szCs w:val="22"/>
        </w:rPr>
        <w:t>TAP FEE</w:t>
      </w:r>
      <w:r w:rsidRPr="009739D1">
        <w:rPr>
          <w:sz w:val="22"/>
          <w:szCs w:val="22"/>
        </w:rPr>
        <w:tab/>
      </w:r>
      <w:r w:rsidR="001B235B" w:rsidRPr="009739D1">
        <w:rPr>
          <w:sz w:val="22"/>
          <w:szCs w:val="22"/>
          <w:u w:val="single"/>
        </w:rPr>
        <w:t>Actual Cost</w:t>
      </w:r>
    </w:p>
    <w:p w14:paraId="7A4E4763" w14:textId="77777777" w:rsidR="003B3461" w:rsidRPr="009739D1" w:rsidRDefault="003B3461" w:rsidP="00AA3D46">
      <w:pPr>
        <w:ind w:left="360"/>
        <w:rPr>
          <w:sz w:val="18"/>
          <w:szCs w:val="18"/>
        </w:rPr>
      </w:pPr>
      <w:r w:rsidRPr="009739D1">
        <w:rPr>
          <w:sz w:val="18"/>
          <w:szCs w:val="18"/>
        </w:rPr>
        <w:t xml:space="preserve">TAP FEE IS BASED ON THE AVERAGE OF THE UTILITY'S ACTUAL COST FOR MATERIALS AND LABOR FOR STANDARD RESIDENTIAL CONNECTION OF 5/8" METER PLUS UNIQUE COSTS AS PERMITTED BY </w:t>
      </w:r>
      <w:r w:rsidR="00AD26FE" w:rsidRPr="009739D1">
        <w:rPr>
          <w:sz w:val="18"/>
          <w:szCs w:val="18"/>
        </w:rPr>
        <w:t>PUC</w:t>
      </w:r>
      <w:r w:rsidR="00031CAC">
        <w:rPr>
          <w:sz w:val="18"/>
          <w:szCs w:val="18"/>
        </w:rPr>
        <w:t>T</w:t>
      </w:r>
      <w:r w:rsidRPr="009739D1">
        <w:rPr>
          <w:sz w:val="18"/>
          <w:szCs w:val="18"/>
        </w:rPr>
        <w:t xml:space="preserve"> RULE AT COST.</w:t>
      </w:r>
    </w:p>
    <w:p w14:paraId="28159E52" w14:textId="77777777" w:rsidR="00CE06EF" w:rsidRPr="009739D1" w:rsidRDefault="00CE06EF" w:rsidP="00AA3D46">
      <w:pPr>
        <w:rPr>
          <w:sz w:val="22"/>
          <w:szCs w:val="22"/>
        </w:rPr>
      </w:pPr>
    </w:p>
    <w:p w14:paraId="60678548" w14:textId="77777777" w:rsidR="003B3461" w:rsidRPr="009739D1" w:rsidRDefault="003B3461" w:rsidP="00AA3D46">
      <w:pPr>
        <w:tabs>
          <w:tab w:val="right" w:leader="dot" w:pos="9532"/>
        </w:tabs>
        <w:rPr>
          <w:sz w:val="22"/>
          <w:szCs w:val="22"/>
        </w:rPr>
      </w:pPr>
      <w:r w:rsidRPr="009739D1">
        <w:rPr>
          <w:sz w:val="22"/>
          <w:szCs w:val="22"/>
        </w:rPr>
        <w:t>TAP FEE (Unique costs)</w:t>
      </w:r>
      <w:r w:rsidRPr="009739D1">
        <w:rPr>
          <w:sz w:val="22"/>
          <w:szCs w:val="22"/>
        </w:rPr>
        <w:tab/>
      </w:r>
      <w:r w:rsidRPr="009739D1">
        <w:rPr>
          <w:sz w:val="22"/>
          <w:szCs w:val="22"/>
          <w:u w:val="single"/>
        </w:rPr>
        <w:t>Actual Cost</w:t>
      </w:r>
    </w:p>
    <w:p w14:paraId="7E70FEA8" w14:textId="77777777" w:rsidR="003B3461" w:rsidRPr="009739D1" w:rsidRDefault="003B3461" w:rsidP="00AA3D46">
      <w:pPr>
        <w:ind w:left="360"/>
        <w:rPr>
          <w:sz w:val="18"/>
          <w:szCs w:val="18"/>
        </w:rPr>
      </w:pPr>
      <w:r w:rsidRPr="009739D1">
        <w:rPr>
          <w:sz w:val="18"/>
          <w:szCs w:val="18"/>
        </w:rPr>
        <w:t>FOR EXAMPLE, A ROAD BORE FOR CUSTOMER</w:t>
      </w:r>
      <w:r w:rsidR="009458BB" w:rsidRPr="009739D1">
        <w:rPr>
          <w:sz w:val="18"/>
          <w:szCs w:val="18"/>
        </w:rPr>
        <w:t>S OUTSIDE OF SUBDIVISIONS OR RES</w:t>
      </w:r>
      <w:r w:rsidRPr="009739D1">
        <w:rPr>
          <w:sz w:val="18"/>
          <w:szCs w:val="18"/>
        </w:rPr>
        <w:t>IDENTIAL AREAS.</w:t>
      </w:r>
    </w:p>
    <w:p w14:paraId="4FE67BA0" w14:textId="77777777" w:rsidR="003B3461" w:rsidRPr="009739D1" w:rsidRDefault="003B3461" w:rsidP="00AA3D46">
      <w:pPr>
        <w:tabs>
          <w:tab w:val="left" w:pos="-1440"/>
        </w:tabs>
        <w:rPr>
          <w:sz w:val="22"/>
          <w:szCs w:val="22"/>
        </w:rPr>
      </w:pPr>
    </w:p>
    <w:p w14:paraId="5821880F" w14:textId="77777777" w:rsidR="003B3461" w:rsidRPr="009739D1" w:rsidRDefault="003B3461" w:rsidP="00AA3D46">
      <w:pPr>
        <w:tabs>
          <w:tab w:val="right" w:leader="dot" w:pos="9532"/>
        </w:tabs>
        <w:rPr>
          <w:sz w:val="22"/>
          <w:szCs w:val="22"/>
        </w:rPr>
      </w:pPr>
      <w:r w:rsidRPr="009739D1">
        <w:rPr>
          <w:sz w:val="22"/>
          <w:szCs w:val="22"/>
        </w:rPr>
        <w:t>LARGE METER TAP FEE</w:t>
      </w:r>
      <w:r w:rsidRPr="009739D1">
        <w:rPr>
          <w:sz w:val="22"/>
          <w:szCs w:val="22"/>
        </w:rPr>
        <w:tab/>
      </w:r>
      <w:r w:rsidRPr="009739D1">
        <w:rPr>
          <w:sz w:val="22"/>
          <w:szCs w:val="22"/>
          <w:u w:val="single"/>
        </w:rPr>
        <w:t>Actual Cost</w:t>
      </w:r>
    </w:p>
    <w:p w14:paraId="196D869C" w14:textId="77777777" w:rsidR="003B3461" w:rsidRPr="009739D1" w:rsidRDefault="003B3461" w:rsidP="00AA3D46">
      <w:pPr>
        <w:ind w:left="360"/>
        <w:rPr>
          <w:sz w:val="18"/>
          <w:szCs w:val="18"/>
        </w:rPr>
      </w:pPr>
      <w:r w:rsidRPr="009739D1">
        <w:rPr>
          <w:sz w:val="18"/>
          <w:szCs w:val="18"/>
        </w:rPr>
        <w:t>TAP FEE IS BASED ON THE UTILITY'S ACTUAL COST FOR MATERIALS AND LABOR FOR METERS LARGER THAN STANDARD 5/8" METERS.</w:t>
      </w:r>
    </w:p>
    <w:p w14:paraId="19D1DC60" w14:textId="77777777" w:rsidR="003B3461" w:rsidRPr="009739D1" w:rsidRDefault="003B3461" w:rsidP="00AA3D46">
      <w:pPr>
        <w:rPr>
          <w:sz w:val="22"/>
          <w:szCs w:val="22"/>
        </w:rPr>
      </w:pPr>
    </w:p>
    <w:p w14:paraId="23001037" w14:textId="77777777" w:rsidR="00CE06EF" w:rsidRPr="009739D1" w:rsidRDefault="00CE06EF" w:rsidP="00AA3D46">
      <w:pPr>
        <w:rPr>
          <w:sz w:val="22"/>
          <w:szCs w:val="22"/>
        </w:rPr>
      </w:pPr>
      <w:r w:rsidRPr="009739D1">
        <w:rPr>
          <w:sz w:val="22"/>
          <w:szCs w:val="22"/>
        </w:rPr>
        <w:t>RECONNECTION FEE</w:t>
      </w:r>
    </w:p>
    <w:p w14:paraId="547AD071" w14:textId="77777777" w:rsidR="00CE06EF" w:rsidRPr="009739D1" w:rsidRDefault="00CE06EF" w:rsidP="00AA3D46">
      <w:pPr>
        <w:ind w:left="360"/>
        <w:rPr>
          <w:sz w:val="18"/>
          <w:szCs w:val="18"/>
        </w:rPr>
      </w:pPr>
      <w:r w:rsidRPr="009739D1">
        <w:rPr>
          <w:sz w:val="18"/>
          <w:szCs w:val="18"/>
        </w:rPr>
        <w:t>THE RECONNECT FEE WILL BE CHARGED BEFORE SERVICE CAN BE RESTORED TO A CUSTOMER WHO HAS BEEN DISCONNECTED FOR THE FOLLOWING REASONS:</w:t>
      </w:r>
    </w:p>
    <w:p w14:paraId="069B5D50" w14:textId="6EC46407" w:rsidR="003701D6" w:rsidRPr="005B28FA" w:rsidRDefault="00CE06EF" w:rsidP="00AA3D46">
      <w:pPr>
        <w:tabs>
          <w:tab w:val="right" w:leader="dot" w:pos="9532"/>
        </w:tabs>
        <w:ind w:firstLine="720"/>
        <w:rPr>
          <w:sz w:val="22"/>
          <w:szCs w:val="22"/>
          <w:u w:val="single"/>
        </w:rPr>
      </w:pPr>
      <w:r w:rsidRPr="009739D1">
        <w:rPr>
          <w:sz w:val="22"/>
          <w:szCs w:val="22"/>
        </w:rPr>
        <w:t>a)  Non-payment of bill (Maximum $25.00)</w:t>
      </w:r>
      <w:r w:rsidRPr="009739D1">
        <w:rPr>
          <w:sz w:val="22"/>
          <w:szCs w:val="22"/>
        </w:rPr>
        <w:tab/>
      </w:r>
      <w:r w:rsidRPr="005B28FA">
        <w:rPr>
          <w:sz w:val="22"/>
          <w:szCs w:val="22"/>
          <w:u w:val="single"/>
        </w:rPr>
        <w:t>$</w:t>
      </w:r>
      <w:r w:rsidR="001B235B" w:rsidRPr="005B28FA">
        <w:rPr>
          <w:sz w:val="22"/>
          <w:szCs w:val="22"/>
          <w:u w:val="single"/>
        </w:rPr>
        <w:t>25.00</w:t>
      </w:r>
    </w:p>
    <w:p w14:paraId="11578CDF" w14:textId="0E0C9EBC" w:rsidR="00CE06EF" w:rsidRPr="005B28FA" w:rsidRDefault="00CE06EF" w:rsidP="00AA3D46">
      <w:pPr>
        <w:tabs>
          <w:tab w:val="right" w:leader="dot" w:pos="9532"/>
        </w:tabs>
        <w:ind w:firstLine="720"/>
        <w:rPr>
          <w:sz w:val="22"/>
          <w:szCs w:val="22"/>
        </w:rPr>
      </w:pPr>
      <w:r w:rsidRPr="005B28FA">
        <w:rPr>
          <w:sz w:val="22"/>
          <w:szCs w:val="22"/>
        </w:rPr>
        <w:t>b)  Customer's request</w:t>
      </w:r>
      <w:r w:rsidR="005B28FA" w:rsidRPr="005B28FA">
        <w:rPr>
          <w:sz w:val="22"/>
          <w:szCs w:val="22"/>
        </w:rPr>
        <w:t xml:space="preserve"> (regular hours)</w:t>
      </w:r>
      <w:r w:rsidRPr="005B28FA">
        <w:rPr>
          <w:sz w:val="22"/>
          <w:szCs w:val="22"/>
        </w:rPr>
        <w:tab/>
      </w:r>
      <w:r w:rsidRPr="005B28FA">
        <w:rPr>
          <w:sz w:val="22"/>
          <w:szCs w:val="22"/>
          <w:u w:val="single"/>
        </w:rPr>
        <w:t>$</w:t>
      </w:r>
      <w:r w:rsidR="001B235B" w:rsidRPr="005B28FA">
        <w:rPr>
          <w:sz w:val="22"/>
          <w:szCs w:val="22"/>
          <w:u w:val="single"/>
        </w:rPr>
        <w:t>27.50</w:t>
      </w:r>
    </w:p>
    <w:p w14:paraId="71BE35DC" w14:textId="5EBC5B90" w:rsidR="005B28FA" w:rsidRPr="005B28FA" w:rsidRDefault="005B28FA" w:rsidP="005B28FA">
      <w:pPr>
        <w:ind w:firstLine="1080"/>
        <w:rPr>
          <w:sz w:val="22"/>
          <w:szCs w:val="22"/>
        </w:rPr>
      </w:pPr>
      <w:r w:rsidRPr="005B28FA">
        <w:rPr>
          <w:sz w:val="22"/>
          <w:szCs w:val="22"/>
        </w:rPr>
        <w:t>8:00 a.m. to 5:00 p.m. Monday through Friday,</w:t>
      </w:r>
    </w:p>
    <w:p w14:paraId="7B119B7F" w14:textId="61721255" w:rsidR="005B28FA" w:rsidRPr="005B28FA" w:rsidRDefault="005B28FA" w:rsidP="005B28FA">
      <w:pPr>
        <w:ind w:firstLine="1080"/>
        <w:rPr>
          <w:sz w:val="22"/>
          <w:szCs w:val="22"/>
        </w:rPr>
      </w:pPr>
      <w:r w:rsidRPr="005B28FA">
        <w:rPr>
          <w:sz w:val="22"/>
          <w:szCs w:val="22"/>
        </w:rPr>
        <w:t>and scheduled more than 24 hours in advance</w:t>
      </w:r>
    </w:p>
    <w:p w14:paraId="1BF7C512" w14:textId="07340A52" w:rsidR="005B28FA" w:rsidRPr="005B28FA" w:rsidRDefault="005B28FA" w:rsidP="005B28FA">
      <w:pPr>
        <w:tabs>
          <w:tab w:val="right" w:leader="dot" w:pos="9532"/>
        </w:tabs>
        <w:ind w:firstLine="720"/>
        <w:rPr>
          <w:sz w:val="22"/>
          <w:szCs w:val="22"/>
        </w:rPr>
      </w:pPr>
      <w:r w:rsidRPr="005B28FA">
        <w:rPr>
          <w:sz w:val="22"/>
          <w:szCs w:val="22"/>
        </w:rPr>
        <w:t>c)  Customer's request (before or after working hours and weekends)</w:t>
      </w:r>
      <w:r w:rsidRPr="005B28FA">
        <w:rPr>
          <w:sz w:val="22"/>
          <w:szCs w:val="22"/>
        </w:rPr>
        <w:tab/>
      </w:r>
      <w:r w:rsidRPr="005B28FA">
        <w:rPr>
          <w:sz w:val="22"/>
          <w:szCs w:val="22"/>
          <w:u w:val="single"/>
        </w:rPr>
        <w:t>$164.00</w:t>
      </w:r>
    </w:p>
    <w:p w14:paraId="0B4FFD63" w14:textId="6FAEEF45" w:rsidR="005B28FA" w:rsidRPr="005B28FA" w:rsidRDefault="005B28FA" w:rsidP="005B28FA">
      <w:pPr>
        <w:ind w:firstLine="1080"/>
        <w:rPr>
          <w:sz w:val="22"/>
          <w:szCs w:val="22"/>
        </w:rPr>
      </w:pPr>
      <w:r w:rsidRPr="005B28FA">
        <w:rPr>
          <w:sz w:val="22"/>
          <w:szCs w:val="22"/>
        </w:rPr>
        <w:t>Before 8:00 a.m. or after 5:00 p.m. on Monday through Friday,</w:t>
      </w:r>
    </w:p>
    <w:p w14:paraId="0B2A9405" w14:textId="037F53E5" w:rsidR="00CE06EF" w:rsidRPr="005B28FA" w:rsidRDefault="005B28FA" w:rsidP="005B28FA">
      <w:pPr>
        <w:ind w:firstLine="1080"/>
        <w:rPr>
          <w:sz w:val="22"/>
          <w:szCs w:val="22"/>
        </w:rPr>
      </w:pPr>
      <w:r w:rsidRPr="005B28FA">
        <w:rPr>
          <w:sz w:val="22"/>
          <w:szCs w:val="22"/>
        </w:rPr>
        <w:t>or Saturday or Sunday, or scheduled less than 24 hours in advance</w:t>
      </w:r>
    </w:p>
    <w:p w14:paraId="7B17EC7C" w14:textId="77777777" w:rsidR="005B28FA" w:rsidRPr="005B28FA" w:rsidRDefault="005B28FA" w:rsidP="005B28FA">
      <w:pPr>
        <w:ind w:firstLine="1080"/>
        <w:rPr>
          <w:sz w:val="22"/>
          <w:szCs w:val="22"/>
        </w:rPr>
      </w:pPr>
    </w:p>
    <w:p w14:paraId="7B7D3F9B" w14:textId="5DCAE410" w:rsidR="00CE06EF" w:rsidRPr="005B28FA" w:rsidRDefault="00CE06EF" w:rsidP="00AA3D46">
      <w:pPr>
        <w:tabs>
          <w:tab w:val="right" w:leader="dot" w:pos="9532"/>
        </w:tabs>
        <w:rPr>
          <w:sz w:val="22"/>
          <w:szCs w:val="22"/>
        </w:rPr>
      </w:pPr>
      <w:r w:rsidRPr="005B28FA">
        <w:rPr>
          <w:sz w:val="22"/>
          <w:szCs w:val="22"/>
        </w:rPr>
        <w:t>TRANSFER FEE</w:t>
      </w:r>
      <w:r w:rsidRPr="005B28FA">
        <w:rPr>
          <w:sz w:val="22"/>
          <w:szCs w:val="22"/>
        </w:rPr>
        <w:tab/>
      </w:r>
      <w:r w:rsidRPr="005B28FA">
        <w:rPr>
          <w:sz w:val="22"/>
          <w:szCs w:val="22"/>
          <w:u w:val="single"/>
        </w:rPr>
        <w:t>$</w:t>
      </w:r>
      <w:r w:rsidR="005B28FA" w:rsidRPr="005B28FA">
        <w:rPr>
          <w:sz w:val="22"/>
          <w:szCs w:val="22"/>
          <w:u w:val="single"/>
        </w:rPr>
        <w:t>10.00</w:t>
      </w:r>
    </w:p>
    <w:p w14:paraId="0EFE1B91" w14:textId="77777777" w:rsidR="00CE06EF" w:rsidRPr="005B28FA" w:rsidRDefault="00CE06EF" w:rsidP="00AA3D46">
      <w:pPr>
        <w:ind w:left="360"/>
        <w:rPr>
          <w:sz w:val="18"/>
          <w:szCs w:val="18"/>
        </w:rPr>
      </w:pPr>
      <w:r w:rsidRPr="005B28FA">
        <w:rPr>
          <w:sz w:val="18"/>
          <w:szCs w:val="18"/>
        </w:rPr>
        <w:t>THE TRANSFER FEE WILL BE CHARGED FOR CHANGING AN ACCOUNT NAME AT THE SAME SERVICE LOCATION WHEN THE SERVICE IS NOT DISCONNECTED.</w:t>
      </w:r>
    </w:p>
    <w:p w14:paraId="45743FB3" w14:textId="77777777" w:rsidR="00CE06EF" w:rsidRPr="005B28FA" w:rsidRDefault="00CE06EF" w:rsidP="00AA3D46">
      <w:pPr>
        <w:rPr>
          <w:sz w:val="22"/>
          <w:szCs w:val="22"/>
        </w:rPr>
      </w:pPr>
    </w:p>
    <w:p w14:paraId="17BC8E72" w14:textId="6454C60E" w:rsidR="00CE06EF" w:rsidRPr="005B28FA" w:rsidRDefault="00CE06EF" w:rsidP="00AA3D46">
      <w:pPr>
        <w:tabs>
          <w:tab w:val="right" w:leader="dot" w:pos="9532"/>
        </w:tabs>
        <w:ind w:left="720" w:hanging="720"/>
        <w:rPr>
          <w:sz w:val="22"/>
          <w:szCs w:val="22"/>
        </w:rPr>
      </w:pPr>
      <w:r w:rsidRPr="005B28FA">
        <w:rPr>
          <w:sz w:val="22"/>
          <w:szCs w:val="22"/>
        </w:rPr>
        <w:t>LATE CHARGE</w:t>
      </w:r>
      <w:r w:rsidRPr="005B28FA">
        <w:rPr>
          <w:sz w:val="22"/>
          <w:szCs w:val="22"/>
        </w:rPr>
        <w:tab/>
      </w:r>
      <w:r w:rsidR="001B235B" w:rsidRPr="005B28FA">
        <w:rPr>
          <w:sz w:val="22"/>
          <w:szCs w:val="22"/>
          <w:u w:val="single"/>
        </w:rPr>
        <w:t>10</w:t>
      </w:r>
      <w:r w:rsidRPr="005B28FA">
        <w:rPr>
          <w:sz w:val="22"/>
          <w:szCs w:val="22"/>
          <w:u w:val="single"/>
        </w:rPr>
        <w:t>%</w:t>
      </w:r>
    </w:p>
    <w:p w14:paraId="37B16BC7" w14:textId="77777777" w:rsidR="00CE06EF" w:rsidRPr="005B28FA" w:rsidRDefault="00CE06EF" w:rsidP="00AA3D46">
      <w:pPr>
        <w:ind w:left="360"/>
        <w:rPr>
          <w:sz w:val="18"/>
          <w:szCs w:val="18"/>
        </w:rPr>
      </w:pPr>
      <w:r w:rsidRPr="005B28FA">
        <w:rPr>
          <w:sz w:val="18"/>
          <w:szCs w:val="18"/>
        </w:rPr>
        <w:t>A ONE-TIME PENALTY MAY BE MADE ON DELINQUENT BILLS BUT MAY NOT BE APPLIED TO ANY BALANCE TO WHICH THE PENALTY WAS APPLIED IN A PREVIOUS BILLING.</w:t>
      </w:r>
    </w:p>
    <w:p w14:paraId="2C808C42" w14:textId="77777777" w:rsidR="00CE06EF" w:rsidRPr="005B28FA" w:rsidRDefault="00CE06EF" w:rsidP="00AA3D46">
      <w:pPr>
        <w:rPr>
          <w:sz w:val="22"/>
          <w:szCs w:val="22"/>
        </w:rPr>
      </w:pPr>
    </w:p>
    <w:p w14:paraId="5A918715" w14:textId="29E89651" w:rsidR="00CE06EF" w:rsidRPr="005B28FA" w:rsidRDefault="00CE06EF" w:rsidP="00AA3D46">
      <w:pPr>
        <w:tabs>
          <w:tab w:val="right" w:leader="dot" w:pos="9532"/>
        </w:tabs>
        <w:ind w:left="720" w:hanging="720"/>
        <w:rPr>
          <w:sz w:val="22"/>
          <w:szCs w:val="22"/>
        </w:rPr>
      </w:pPr>
      <w:r w:rsidRPr="005B28FA">
        <w:rPr>
          <w:sz w:val="22"/>
          <w:szCs w:val="22"/>
        </w:rPr>
        <w:t>RETURNED CHECK CHARGE</w:t>
      </w:r>
      <w:r w:rsidRPr="005B28FA">
        <w:rPr>
          <w:sz w:val="22"/>
          <w:szCs w:val="22"/>
        </w:rPr>
        <w:tab/>
      </w:r>
      <w:r w:rsidRPr="005B28FA">
        <w:rPr>
          <w:sz w:val="22"/>
          <w:szCs w:val="22"/>
          <w:u w:val="single"/>
        </w:rPr>
        <w:t>$</w:t>
      </w:r>
      <w:r w:rsidR="001B235B" w:rsidRPr="005B28FA">
        <w:rPr>
          <w:sz w:val="22"/>
          <w:szCs w:val="22"/>
          <w:u w:val="single"/>
        </w:rPr>
        <w:t>25.00</w:t>
      </w:r>
    </w:p>
    <w:p w14:paraId="1BF818EE" w14:textId="77777777" w:rsidR="00CE06EF" w:rsidRPr="005B28FA" w:rsidRDefault="00CE06EF" w:rsidP="00AA3D46">
      <w:pPr>
        <w:rPr>
          <w:sz w:val="22"/>
          <w:szCs w:val="22"/>
        </w:rPr>
      </w:pPr>
    </w:p>
    <w:p w14:paraId="17E1364F" w14:textId="5BEB2F1F" w:rsidR="00CE06EF" w:rsidRPr="005B28FA" w:rsidRDefault="00CE06EF" w:rsidP="00AA3D46">
      <w:pPr>
        <w:tabs>
          <w:tab w:val="right" w:leader="dot" w:pos="9532"/>
        </w:tabs>
        <w:ind w:left="720" w:hanging="720"/>
        <w:rPr>
          <w:sz w:val="22"/>
          <w:szCs w:val="22"/>
        </w:rPr>
      </w:pPr>
      <w:r w:rsidRPr="005B28FA">
        <w:rPr>
          <w:sz w:val="22"/>
          <w:szCs w:val="22"/>
        </w:rPr>
        <w:t>CUSTOMER DEPOSIT RESIDENTIAL (Maximum $50)</w:t>
      </w:r>
      <w:r w:rsidRPr="005B28FA">
        <w:rPr>
          <w:sz w:val="22"/>
          <w:szCs w:val="22"/>
        </w:rPr>
        <w:tab/>
      </w:r>
      <w:r w:rsidRPr="005B28FA">
        <w:rPr>
          <w:sz w:val="22"/>
          <w:szCs w:val="22"/>
          <w:u w:val="single"/>
        </w:rPr>
        <w:t>$</w:t>
      </w:r>
      <w:r w:rsidR="005B28FA" w:rsidRPr="005B28FA">
        <w:rPr>
          <w:sz w:val="22"/>
          <w:szCs w:val="22"/>
          <w:u w:val="single"/>
        </w:rPr>
        <w:t>50.00</w:t>
      </w:r>
    </w:p>
    <w:p w14:paraId="35ED31FE" w14:textId="77777777" w:rsidR="00CE06EF" w:rsidRPr="005B28FA" w:rsidRDefault="00CE06EF" w:rsidP="00AA3D46">
      <w:pPr>
        <w:rPr>
          <w:sz w:val="22"/>
          <w:szCs w:val="22"/>
        </w:rPr>
      </w:pPr>
    </w:p>
    <w:p w14:paraId="67A3A713" w14:textId="77777777" w:rsidR="00CE06EF" w:rsidRPr="005B28FA" w:rsidRDefault="00CE06EF" w:rsidP="00AA3D46">
      <w:pPr>
        <w:tabs>
          <w:tab w:val="right" w:leader="dot" w:pos="9532"/>
        </w:tabs>
        <w:rPr>
          <w:sz w:val="22"/>
          <w:szCs w:val="22"/>
        </w:rPr>
      </w:pPr>
      <w:r w:rsidRPr="005B28FA">
        <w:rPr>
          <w:sz w:val="22"/>
          <w:szCs w:val="22"/>
        </w:rPr>
        <w:t>COMMERCIAL AND NON-RESIDENTIAL DEPOSIT</w:t>
      </w:r>
      <w:r w:rsidRPr="005B28FA">
        <w:rPr>
          <w:sz w:val="22"/>
          <w:szCs w:val="22"/>
        </w:rPr>
        <w:tab/>
      </w:r>
      <w:r w:rsidRPr="009C5364">
        <w:rPr>
          <w:sz w:val="20"/>
          <w:u w:val="single"/>
        </w:rPr>
        <w:t>1/6TH EST</w:t>
      </w:r>
      <w:r w:rsidR="00E84165" w:rsidRPr="009C5364">
        <w:rPr>
          <w:sz w:val="20"/>
          <w:u w:val="single"/>
        </w:rPr>
        <w:t>IMATED</w:t>
      </w:r>
      <w:r w:rsidRPr="009C5364">
        <w:rPr>
          <w:sz w:val="20"/>
          <w:u w:val="single"/>
        </w:rPr>
        <w:t xml:space="preserve"> ANNUAL BILL</w:t>
      </w:r>
    </w:p>
    <w:p w14:paraId="0C4D80E3" w14:textId="77777777" w:rsidR="00CE06EF" w:rsidRPr="005B28FA" w:rsidRDefault="00CE06EF" w:rsidP="00AA3D46">
      <w:pPr>
        <w:rPr>
          <w:sz w:val="22"/>
          <w:szCs w:val="22"/>
        </w:rPr>
      </w:pPr>
    </w:p>
    <w:p w14:paraId="1456370B" w14:textId="655D27E9" w:rsidR="00CE06EF" w:rsidRPr="005B28FA" w:rsidRDefault="00CE06EF" w:rsidP="00AA3D46">
      <w:pPr>
        <w:tabs>
          <w:tab w:val="right" w:leader="dot" w:pos="9532"/>
        </w:tabs>
        <w:rPr>
          <w:sz w:val="22"/>
          <w:szCs w:val="22"/>
        </w:rPr>
      </w:pPr>
      <w:r w:rsidRPr="005B28FA">
        <w:rPr>
          <w:sz w:val="22"/>
          <w:szCs w:val="22"/>
        </w:rPr>
        <w:t>METER TEST FEE (actual cost of testing the meter up to)</w:t>
      </w:r>
      <w:r w:rsidRPr="005B28FA">
        <w:rPr>
          <w:sz w:val="22"/>
          <w:szCs w:val="22"/>
        </w:rPr>
        <w:tab/>
      </w:r>
      <w:r w:rsidRPr="005B28FA">
        <w:rPr>
          <w:sz w:val="22"/>
          <w:szCs w:val="22"/>
          <w:u w:val="single"/>
        </w:rPr>
        <w:t>$</w:t>
      </w:r>
      <w:r w:rsidR="001B235B" w:rsidRPr="005B28FA">
        <w:rPr>
          <w:sz w:val="22"/>
          <w:szCs w:val="22"/>
          <w:u w:val="single"/>
        </w:rPr>
        <w:t>120.00</w:t>
      </w:r>
    </w:p>
    <w:p w14:paraId="4A8A6BC6" w14:textId="77777777" w:rsidR="00CE06EF" w:rsidRPr="009739D1" w:rsidRDefault="00CE06EF" w:rsidP="00AA3D46">
      <w:pPr>
        <w:ind w:left="360"/>
        <w:rPr>
          <w:sz w:val="18"/>
          <w:szCs w:val="18"/>
        </w:rPr>
      </w:pPr>
      <w:r w:rsidRPr="009739D1">
        <w:rPr>
          <w:sz w:val="18"/>
          <w:szCs w:val="18"/>
        </w:rPr>
        <w:t>THIS FEE MAY BE CHARGED IF A CUSTOMER REQUESTS A SECOND METER TEST WITHIN A TWO-YEAR PERIOD AND THE TEST INDICATES THAT THE METER IS RECORDING ACCURATELY.</w:t>
      </w:r>
    </w:p>
    <w:p w14:paraId="3B556F69" w14:textId="77777777" w:rsidR="00CE06EF" w:rsidRPr="009739D1" w:rsidRDefault="00CE06EF" w:rsidP="00AA3D46">
      <w:pPr>
        <w:tabs>
          <w:tab w:val="left" w:pos="-720"/>
        </w:tabs>
        <w:rPr>
          <w:sz w:val="22"/>
          <w:szCs w:val="22"/>
        </w:rPr>
      </w:pPr>
    </w:p>
    <w:p w14:paraId="579FD8DF" w14:textId="77777777" w:rsidR="00CE06EF" w:rsidRPr="009739D1" w:rsidRDefault="00CE06EF" w:rsidP="00AA3D46">
      <w:pPr>
        <w:tabs>
          <w:tab w:val="right" w:leader="dot" w:pos="9532"/>
        </w:tabs>
        <w:rPr>
          <w:sz w:val="22"/>
          <w:szCs w:val="22"/>
        </w:rPr>
      </w:pPr>
      <w:r w:rsidRPr="009739D1">
        <w:rPr>
          <w:sz w:val="22"/>
          <w:szCs w:val="22"/>
        </w:rPr>
        <w:t>METER RELOCATION FEE</w:t>
      </w:r>
      <w:r w:rsidRPr="009739D1">
        <w:rPr>
          <w:sz w:val="22"/>
          <w:szCs w:val="22"/>
        </w:rPr>
        <w:tab/>
      </w:r>
      <w:r w:rsidRPr="009739D1">
        <w:rPr>
          <w:sz w:val="22"/>
          <w:szCs w:val="22"/>
          <w:u w:val="single"/>
        </w:rPr>
        <w:t>Actual Relocation Cost</w:t>
      </w:r>
    </w:p>
    <w:p w14:paraId="2A4FD907" w14:textId="77777777" w:rsidR="00CE06EF" w:rsidRPr="009739D1" w:rsidRDefault="00CE06EF" w:rsidP="00AA3D46">
      <w:pPr>
        <w:ind w:left="360"/>
        <w:rPr>
          <w:sz w:val="18"/>
          <w:szCs w:val="18"/>
        </w:rPr>
      </w:pPr>
      <w:r w:rsidRPr="009739D1">
        <w:rPr>
          <w:sz w:val="18"/>
          <w:szCs w:val="18"/>
        </w:rPr>
        <w:t>THIS FEE MAY BE CHARGED IF A CUSTOMER REQUESTS RELOCATION OF AN EXISTING METER.</w:t>
      </w:r>
    </w:p>
    <w:p w14:paraId="5445983D" w14:textId="77777777" w:rsidR="00CE06EF" w:rsidRPr="009739D1" w:rsidRDefault="00CE06EF" w:rsidP="00AA3D46">
      <w:pPr>
        <w:rPr>
          <w:sz w:val="22"/>
          <w:szCs w:val="22"/>
        </w:rPr>
      </w:pPr>
    </w:p>
    <w:p w14:paraId="0CEE4CEE" w14:textId="77777777" w:rsidR="00CE06EF" w:rsidRPr="009739D1" w:rsidRDefault="00CE06EF" w:rsidP="00AA3D46">
      <w:pPr>
        <w:tabs>
          <w:tab w:val="right" w:leader="dot" w:pos="9532"/>
        </w:tabs>
        <w:rPr>
          <w:sz w:val="22"/>
          <w:szCs w:val="22"/>
        </w:rPr>
      </w:pPr>
      <w:r w:rsidRPr="009739D1">
        <w:rPr>
          <w:sz w:val="22"/>
          <w:szCs w:val="22"/>
        </w:rPr>
        <w:t>METER CONVERSION FEE</w:t>
      </w:r>
      <w:r w:rsidRPr="009739D1">
        <w:rPr>
          <w:sz w:val="22"/>
          <w:szCs w:val="22"/>
        </w:rPr>
        <w:tab/>
      </w:r>
      <w:r w:rsidRPr="009739D1">
        <w:rPr>
          <w:sz w:val="22"/>
          <w:szCs w:val="22"/>
          <w:u w:val="single"/>
        </w:rPr>
        <w:t xml:space="preserve">Actual Cost </w:t>
      </w:r>
      <w:r w:rsidR="00DD1CD1" w:rsidRPr="009739D1">
        <w:rPr>
          <w:sz w:val="22"/>
          <w:szCs w:val="22"/>
          <w:u w:val="single"/>
        </w:rPr>
        <w:t>t</w:t>
      </w:r>
      <w:r w:rsidRPr="009739D1">
        <w:rPr>
          <w:sz w:val="22"/>
          <w:szCs w:val="22"/>
          <w:u w:val="single"/>
        </w:rPr>
        <w:t>o Convert Meter</w:t>
      </w:r>
    </w:p>
    <w:p w14:paraId="2D0A0819" w14:textId="77777777" w:rsidR="00CE06EF" w:rsidRPr="009739D1" w:rsidRDefault="00CE06EF" w:rsidP="00AA3D46">
      <w:pPr>
        <w:ind w:left="360"/>
        <w:rPr>
          <w:sz w:val="18"/>
          <w:szCs w:val="18"/>
        </w:rPr>
      </w:pPr>
      <w:r w:rsidRPr="009739D1">
        <w:rPr>
          <w:sz w:val="18"/>
          <w:szCs w:val="18"/>
        </w:rPr>
        <w:t>THIS FEE MAY BE CHARGED IF A CUSTOMER REQUESTS CHANGE OF SIZE OF AN EXISTING METER OR CHANGE IS REQUIRED BY MATERIAL CHANGE IN CUSTOMERS SERVICE DEMAND.</w:t>
      </w:r>
    </w:p>
    <w:p w14:paraId="2B79EE48" w14:textId="77777777" w:rsidR="00686914" w:rsidRDefault="00686914" w:rsidP="00AA3D46">
      <w:pPr>
        <w:ind w:left="360"/>
        <w:rPr>
          <w:sz w:val="18"/>
          <w:szCs w:val="18"/>
        </w:rPr>
      </w:pPr>
    </w:p>
    <w:p w14:paraId="15E64B51" w14:textId="77777777" w:rsidR="00724EEC" w:rsidRPr="009739D1" w:rsidRDefault="00724EEC" w:rsidP="00724EEC">
      <w:pPr>
        <w:rPr>
          <w:sz w:val="22"/>
          <w:szCs w:val="22"/>
        </w:rPr>
      </w:pPr>
      <w:r w:rsidRPr="009739D1">
        <w:rPr>
          <w:sz w:val="22"/>
          <w:szCs w:val="22"/>
        </w:rPr>
        <w:t>SEASONAL RECONNECTION FEE:</w:t>
      </w:r>
    </w:p>
    <w:p w14:paraId="756E4A3E" w14:textId="41770AF1" w:rsidR="00724EEC" w:rsidRDefault="00724EEC" w:rsidP="005B28FA">
      <w:pPr>
        <w:ind w:left="360"/>
        <w:rPr>
          <w:b/>
          <w:bCs/>
          <w:iCs/>
          <w:caps/>
          <w:szCs w:val="28"/>
        </w:rPr>
      </w:pPr>
      <w:r w:rsidRPr="009739D1">
        <w:rPr>
          <w:sz w:val="18"/>
          <w:szCs w:val="18"/>
        </w:rPr>
        <w:t xml:space="preserve">BASE RATE FOR METER SIZE TIMES NUMBER OF MONTHS OFF THE SYSTEM NOT TO EXCEED SIX MONTHS WHEN LEAVE AND RETURN WITHIN A </w:t>
      </w:r>
      <w:r w:rsidR="005B28FA" w:rsidRPr="009739D1">
        <w:rPr>
          <w:sz w:val="18"/>
          <w:szCs w:val="18"/>
        </w:rPr>
        <w:t>TWELVE-MONTH</w:t>
      </w:r>
      <w:r w:rsidRPr="009739D1">
        <w:rPr>
          <w:sz w:val="18"/>
          <w:szCs w:val="18"/>
        </w:rPr>
        <w:t xml:space="preserve"> PERIOD</w:t>
      </w:r>
      <w:r w:rsidR="005B28FA">
        <w:rPr>
          <w:sz w:val="18"/>
          <w:szCs w:val="18"/>
        </w:rPr>
        <w:t>.</w:t>
      </w:r>
      <w:r>
        <w:br w:type="page"/>
      </w:r>
    </w:p>
    <w:p w14:paraId="4894EB6B" w14:textId="77777777" w:rsidR="008C68EF" w:rsidRDefault="008C68EF" w:rsidP="00190CA0">
      <w:pPr>
        <w:pStyle w:val="Heading2"/>
        <w:rPr>
          <w:b w:val="0"/>
          <w:bCs w:val="0"/>
        </w:rPr>
      </w:pPr>
    </w:p>
    <w:p w14:paraId="2923552D" w14:textId="117FE62B" w:rsidR="00EE30B1" w:rsidRPr="009C5364" w:rsidRDefault="00EE30B1" w:rsidP="00190CA0">
      <w:pPr>
        <w:pStyle w:val="Heading2"/>
        <w:rPr>
          <w:b w:val="0"/>
          <w:bCs w:val="0"/>
        </w:rPr>
      </w:pPr>
      <w:r w:rsidRPr="009C5364">
        <w:rPr>
          <w:b w:val="0"/>
          <w:bCs w:val="0"/>
        </w:rPr>
        <w:t>SECTION 1.0 -- RATE SCHEDULE (C</w:t>
      </w:r>
      <w:r w:rsidR="008C68EF" w:rsidRPr="009C5364">
        <w:rPr>
          <w:b w:val="0"/>
          <w:bCs w:val="0"/>
          <w:caps w:val="0"/>
        </w:rPr>
        <w:t>ontinued</w:t>
      </w:r>
      <w:r w:rsidRPr="009C5364">
        <w:rPr>
          <w:b w:val="0"/>
          <w:bCs w:val="0"/>
        </w:rPr>
        <w:t>)</w:t>
      </w:r>
    </w:p>
    <w:p w14:paraId="34DA2E72" w14:textId="0F3CF992" w:rsidR="001B235B" w:rsidRPr="005B28FA" w:rsidRDefault="00CE06EF" w:rsidP="005B28FA">
      <w:pPr>
        <w:rPr>
          <w:sz w:val="22"/>
          <w:szCs w:val="22"/>
          <w:u w:val="single"/>
        </w:rPr>
      </w:pPr>
      <w:r w:rsidRPr="009739D1">
        <w:rPr>
          <w:sz w:val="22"/>
          <w:szCs w:val="22"/>
          <w:u w:val="single"/>
        </w:rPr>
        <w:t>Section 1.02 – Miscellaneous Fees (Continued)</w:t>
      </w:r>
    </w:p>
    <w:p w14:paraId="49DFF55D" w14:textId="77777777" w:rsidR="001B235B" w:rsidRDefault="001B235B" w:rsidP="00AA3D46">
      <w:pPr>
        <w:rPr>
          <w:sz w:val="22"/>
          <w:szCs w:val="22"/>
        </w:rPr>
      </w:pPr>
    </w:p>
    <w:p w14:paraId="537F81DA" w14:textId="3134990A" w:rsidR="003B3461" w:rsidRPr="009739D1" w:rsidRDefault="003B3461" w:rsidP="00AA3D46">
      <w:pPr>
        <w:rPr>
          <w:sz w:val="22"/>
          <w:szCs w:val="22"/>
        </w:rPr>
      </w:pPr>
      <w:r w:rsidRPr="009739D1">
        <w:rPr>
          <w:sz w:val="22"/>
          <w:szCs w:val="22"/>
        </w:rPr>
        <w:t>LINE EXTENSION AND CONSTRUCTION CHARGES:</w:t>
      </w:r>
    </w:p>
    <w:p w14:paraId="5DA56B53" w14:textId="77777777" w:rsidR="003B3461" w:rsidRPr="009739D1" w:rsidRDefault="003B3461" w:rsidP="00AA3D46">
      <w:pPr>
        <w:ind w:left="360"/>
        <w:rPr>
          <w:sz w:val="18"/>
          <w:szCs w:val="18"/>
        </w:rPr>
      </w:pPr>
      <w:r w:rsidRPr="009739D1">
        <w:rPr>
          <w:sz w:val="18"/>
          <w:szCs w:val="18"/>
        </w:rPr>
        <w:t xml:space="preserve">REFER TO SECTION </w:t>
      </w:r>
      <w:r w:rsidR="00311956">
        <w:rPr>
          <w:sz w:val="18"/>
          <w:szCs w:val="18"/>
        </w:rPr>
        <w:t>3.02</w:t>
      </w:r>
      <w:r w:rsidRPr="009739D1">
        <w:rPr>
          <w:sz w:val="18"/>
          <w:szCs w:val="18"/>
        </w:rPr>
        <w:t xml:space="preserve"> POLICY FOR TERMS, CONDITIONS, AND CHARGES.</w:t>
      </w:r>
    </w:p>
    <w:p w14:paraId="2E1334E8" w14:textId="77777777" w:rsidR="003B3461" w:rsidRPr="009739D1" w:rsidRDefault="003B3461" w:rsidP="00AA3D46">
      <w:pPr>
        <w:tabs>
          <w:tab w:val="left" w:pos="-1440"/>
        </w:tabs>
        <w:rPr>
          <w:sz w:val="22"/>
          <w:szCs w:val="22"/>
        </w:rPr>
      </w:pPr>
    </w:p>
    <w:p w14:paraId="31E17562" w14:textId="77777777" w:rsidR="00CE06EF" w:rsidRPr="009739D1" w:rsidRDefault="00CE06EF" w:rsidP="00AA3D46">
      <w:pPr>
        <w:tabs>
          <w:tab w:val="left" w:pos="-1440"/>
        </w:tabs>
        <w:rPr>
          <w:sz w:val="22"/>
          <w:szCs w:val="22"/>
        </w:rPr>
      </w:pPr>
      <w:r w:rsidRPr="009739D1">
        <w:rPr>
          <w:sz w:val="22"/>
          <w:szCs w:val="22"/>
        </w:rPr>
        <w:t>GOVERNMENTAL TESTING, INSPECTION AND COSTS SURCHARGE CLAUSE:</w:t>
      </w:r>
    </w:p>
    <w:p w14:paraId="316106EC" w14:textId="77777777" w:rsidR="00177C8A" w:rsidRPr="000E43BD" w:rsidRDefault="00177C8A" w:rsidP="00177C8A">
      <w:pPr>
        <w:ind w:left="360"/>
        <w:rPr>
          <w:sz w:val="18"/>
          <w:szCs w:val="18"/>
        </w:rPr>
      </w:pPr>
      <w:r w:rsidRPr="000E43BD">
        <w:rPr>
          <w:sz w:val="18"/>
          <w:szCs w:val="18"/>
        </w:rPr>
        <w:t>WHEN AUTHORIZED IN WRITING BY PUC</w:t>
      </w:r>
      <w:r w:rsidR="00031CAC">
        <w:rPr>
          <w:sz w:val="18"/>
          <w:szCs w:val="18"/>
        </w:rPr>
        <w:t>T</w:t>
      </w:r>
      <w:r w:rsidRPr="000E43BD">
        <w:rPr>
          <w:sz w:val="18"/>
          <w:szCs w:val="18"/>
        </w:rPr>
        <w:t xml:space="preserve"> AND AFTER NOTICE TO CUSTOMERS, THE UTILITY MAY INCREASE RATES TO RECOVER INCREASED COSTS FOR INSPECTION FEES AND WATER TESTING </w:t>
      </w:r>
      <w:r>
        <w:rPr>
          <w:sz w:val="18"/>
          <w:szCs w:val="18"/>
        </w:rPr>
        <w:t>[16 TAC § 24.25(b)(2)</w:t>
      </w:r>
      <w:r w:rsidR="008C6FF2">
        <w:rPr>
          <w:sz w:val="18"/>
          <w:szCs w:val="18"/>
        </w:rPr>
        <w:t>(G)</w:t>
      </w:r>
      <w:r>
        <w:rPr>
          <w:sz w:val="18"/>
          <w:szCs w:val="18"/>
        </w:rPr>
        <w:t>]</w:t>
      </w:r>
      <w:r w:rsidRPr="000E43BD">
        <w:rPr>
          <w:sz w:val="18"/>
          <w:szCs w:val="18"/>
        </w:rPr>
        <w:t>.</w:t>
      </w:r>
    </w:p>
    <w:p w14:paraId="725348CC" w14:textId="77777777" w:rsidR="00CE06EF" w:rsidRPr="009739D1" w:rsidRDefault="00CE06EF" w:rsidP="00AA3D46">
      <w:pPr>
        <w:rPr>
          <w:sz w:val="22"/>
          <w:szCs w:val="22"/>
        </w:rPr>
      </w:pPr>
    </w:p>
    <w:p w14:paraId="001CBBBD" w14:textId="36F75636" w:rsidR="00470CD1" w:rsidRPr="009739D1" w:rsidRDefault="00470CD1" w:rsidP="00AA3D46">
      <w:pPr>
        <w:tabs>
          <w:tab w:val="left" w:leader="dot" w:pos="9360"/>
        </w:tabs>
        <w:rPr>
          <w:sz w:val="22"/>
          <w:szCs w:val="22"/>
        </w:rPr>
      </w:pPr>
      <w:r w:rsidRPr="009739D1">
        <w:rPr>
          <w:sz w:val="22"/>
          <w:szCs w:val="22"/>
        </w:rPr>
        <w:t>SUPPLEMENTAL EMERGENCY SERVICE FEE</w:t>
      </w:r>
      <w:r w:rsidR="009C5364">
        <w:rPr>
          <w:sz w:val="22"/>
          <w:szCs w:val="22"/>
        </w:rPr>
        <w:t>:</w:t>
      </w:r>
    </w:p>
    <w:p w14:paraId="695AFE6D" w14:textId="77777777" w:rsidR="00470CD1" w:rsidRPr="009739D1" w:rsidRDefault="00470CD1" w:rsidP="00AA3D46">
      <w:pPr>
        <w:tabs>
          <w:tab w:val="right" w:leader="dot" w:pos="9360"/>
        </w:tabs>
        <w:ind w:left="360"/>
        <w:rPr>
          <w:caps/>
          <w:sz w:val="18"/>
          <w:szCs w:val="18"/>
        </w:rPr>
      </w:pPr>
      <w:r w:rsidRPr="009739D1">
        <w:rPr>
          <w:sz w:val="18"/>
          <w:szCs w:val="18"/>
        </w:rPr>
        <w:t>APPLICABLE TO NONRESIDENTIAL WATER SERVICE CUSTOMERS WHO REQUIRE SUPPLEMENTAL SERVICE OVER AND ABOVE THEIR EXISTING WATER SERVICE FROM TIME TO TIME.  USAGE IS TO BE DETERMINED BY CUSTOMER.  THE MINIMUM DIAMETER FOR SUPPLEMENTAL SERVICE METER SHALL BE 2 INCHES.</w:t>
      </w:r>
    </w:p>
    <w:p w14:paraId="24CF4209" w14:textId="77777777" w:rsidR="00CE06EF" w:rsidRPr="009739D1" w:rsidRDefault="00CE06EF" w:rsidP="00AA3D46">
      <w:pPr>
        <w:rPr>
          <w:sz w:val="22"/>
          <w:szCs w:val="22"/>
        </w:rPr>
      </w:pPr>
    </w:p>
    <w:p w14:paraId="3E2529BD" w14:textId="77777777" w:rsidR="00CE06EF" w:rsidRPr="009739D1" w:rsidRDefault="00CE06EF" w:rsidP="00AA3D46">
      <w:pPr>
        <w:rPr>
          <w:sz w:val="22"/>
          <w:szCs w:val="22"/>
        </w:rPr>
      </w:pPr>
      <w:r w:rsidRPr="009739D1">
        <w:rPr>
          <w:sz w:val="22"/>
          <w:szCs w:val="22"/>
        </w:rPr>
        <w:t>METER TAMPERING, DAMAGE OR DIVERSION FEE:</w:t>
      </w:r>
    </w:p>
    <w:p w14:paraId="32BF02AA" w14:textId="77777777" w:rsidR="00CE06EF" w:rsidRDefault="00CE06EF" w:rsidP="00AA3D46">
      <w:pPr>
        <w:ind w:left="360"/>
        <w:rPr>
          <w:caps/>
          <w:sz w:val="18"/>
          <w:szCs w:val="18"/>
        </w:rPr>
      </w:pPr>
      <w:r w:rsidRPr="009739D1">
        <w:rPr>
          <w:caps/>
          <w:sz w:val="18"/>
          <w:szCs w:val="18"/>
        </w:rPr>
        <w:t>One time penalty per occurrence for tampering with or damaging a water meter or any appurtenance thereto including locks and meter boxes or service diversion of one hundred dollars ($100.00).</w:t>
      </w:r>
    </w:p>
    <w:p w14:paraId="64D606C7" w14:textId="77777777" w:rsidR="00686914" w:rsidRDefault="00686914" w:rsidP="00AA3D46">
      <w:pPr>
        <w:ind w:left="360"/>
        <w:rPr>
          <w:caps/>
          <w:sz w:val="18"/>
          <w:szCs w:val="18"/>
        </w:rPr>
      </w:pPr>
    </w:p>
    <w:p w14:paraId="01CEE407" w14:textId="77777777" w:rsidR="00686914" w:rsidRDefault="00686914" w:rsidP="00AA3D46">
      <w:pPr>
        <w:ind w:left="360"/>
        <w:rPr>
          <w:caps/>
          <w:sz w:val="18"/>
          <w:szCs w:val="18"/>
        </w:rPr>
      </w:pPr>
    </w:p>
    <w:p w14:paraId="790E8AF3" w14:textId="77777777" w:rsidR="00686914" w:rsidRDefault="00686914" w:rsidP="00AA3D46">
      <w:pPr>
        <w:ind w:left="360"/>
        <w:rPr>
          <w:caps/>
          <w:sz w:val="18"/>
          <w:szCs w:val="18"/>
        </w:rPr>
      </w:pPr>
    </w:p>
    <w:p w14:paraId="3DF58524" w14:textId="77777777" w:rsidR="00686914" w:rsidRDefault="00686914" w:rsidP="00AA3D46">
      <w:pPr>
        <w:ind w:left="360"/>
        <w:rPr>
          <w:caps/>
          <w:sz w:val="18"/>
          <w:szCs w:val="18"/>
        </w:rPr>
      </w:pPr>
    </w:p>
    <w:p w14:paraId="0F018009" w14:textId="77777777" w:rsidR="00686914" w:rsidRDefault="00686914" w:rsidP="00AA3D46">
      <w:pPr>
        <w:ind w:left="360"/>
        <w:rPr>
          <w:caps/>
          <w:sz w:val="18"/>
          <w:szCs w:val="18"/>
        </w:rPr>
      </w:pPr>
    </w:p>
    <w:p w14:paraId="47999776" w14:textId="77777777" w:rsidR="00686914" w:rsidRDefault="00686914" w:rsidP="00AA3D46">
      <w:pPr>
        <w:ind w:left="360"/>
        <w:rPr>
          <w:caps/>
          <w:sz w:val="18"/>
          <w:szCs w:val="18"/>
        </w:rPr>
      </w:pPr>
    </w:p>
    <w:p w14:paraId="6A545A90" w14:textId="77777777" w:rsidR="00686914" w:rsidRDefault="00686914" w:rsidP="00AA3D46">
      <w:pPr>
        <w:ind w:left="360"/>
        <w:rPr>
          <w:caps/>
          <w:sz w:val="18"/>
          <w:szCs w:val="18"/>
        </w:rPr>
      </w:pPr>
    </w:p>
    <w:p w14:paraId="41233834" w14:textId="77777777" w:rsidR="00686914" w:rsidRDefault="00686914" w:rsidP="00AA3D46">
      <w:pPr>
        <w:ind w:left="360"/>
        <w:rPr>
          <w:caps/>
          <w:sz w:val="18"/>
          <w:szCs w:val="18"/>
        </w:rPr>
      </w:pPr>
    </w:p>
    <w:p w14:paraId="7F300053" w14:textId="77777777" w:rsidR="00686914" w:rsidRDefault="00686914" w:rsidP="00AA3D46">
      <w:pPr>
        <w:ind w:left="360"/>
        <w:rPr>
          <w:caps/>
          <w:sz w:val="18"/>
          <w:szCs w:val="18"/>
        </w:rPr>
      </w:pPr>
    </w:p>
    <w:p w14:paraId="6F895D65" w14:textId="77777777" w:rsidR="00686914" w:rsidRDefault="00686914" w:rsidP="00AA3D46">
      <w:pPr>
        <w:ind w:left="360"/>
        <w:rPr>
          <w:caps/>
          <w:sz w:val="18"/>
          <w:szCs w:val="18"/>
        </w:rPr>
      </w:pPr>
    </w:p>
    <w:p w14:paraId="03D0E59B" w14:textId="77777777" w:rsidR="00686914" w:rsidRDefault="00686914" w:rsidP="00AA3D46">
      <w:pPr>
        <w:ind w:left="360"/>
        <w:rPr>
          <w:caps/>
          <w:sz w:val="18"/>
          <w:szCs w:val="18"/>
        </w:rPr>
      </w:pPr>
    </w:p>
    <w:p w14:paraId="00050CCE" w14:textId="77777777" w:rsidR="00686914" w:rsidRDefault="00686914" w:rsidP="00AA3D46">
      <w:pPr>
        <w:ind w:left="360"/>
        <w:rPr>
          <w:caps/>
          <w:sz w:val="18"/>
          <w:szCs w:val="18"/>
        </w:rPr>
      </w:pPr>
    </w:p>
    <w:p w14:paraId="5CC8F5BA" w14:textId="77777777" w:rsidR="00686914" w:rsidRDefault="00686914" w:rsidP="00AA3D46">
      <w:pPr>
        <w:ind w:left="360"/>
        <w:rPr>
          <w:caps/>
          <w:sz w:val="18"/>
          <w:szCs w:val="18"/>
        </w:rPr>
      </w:pPr>
    </w:p>
    <w:p w14:paraId="2487D7EF" w14:textId="77777777" w:rsidR="00686914" w:rsidRDefault="00686914" w:rsidP="00AA3D46">
      <w:pPr>
        <w:ind w:left="360"/>
        <w:rPr>
          <w:caps/>
          <w:sz w:val="18"/>
          <w:szCs w:val="18"/>
        </w:rPr>
      </w:pPr>
    </w:p>
    <w:p w14:paraId="0A73BABA" w14:textId="77777777" w:rsidR="00686914" w:rsidRDefault="00686914" w:rsidP="00AA3D46">
      <w:pPr>
        <w:ind w:left="360"/>
        <w:rPr>
          <w:caps/>
          <w:sz w:val="18"/>
          <w:szCs w:val="18"/>
        </w:rPr>
      </w:pPr>
    </w:p>
    <w:p w14:paraId="14CF2F50" w14:textId="77777777" w:rsidR="00686914" w:rsidRDefault="00686914" w:rsidP="00AA3D46">
      <w:pPr>
        <w:ind w:left="360"/>
        <w:rPr>
          <w:caps/>
          <w:sz w:val="18"/>
          <w:szCs w:val="18"/>
        </w:rPr>
      </w:pPr>
    </w:p>
    <w:p w14:paraId="6B56DD50" w14:textId="77777777" w:rsidR="00686914" w:rsidRDefault="00686914" w:rsidP="00AA3D46">
      <w:pPr>
        <w:ind w:left="360"/>
        <w:rPr>
          <w:caps/>
          <w:sz w:val="18"/>
          <w:szCs w:val="18"/>
        </w:rPr>
      </w:pPr>
    </w:p>
    <w:p w14:paraId="7E752A50" w14:textId="77777777" w:rsidR="00686914" w:rsidRDefault="00686914" w:rsidP="00AA3D46">
      <w:pPr>
        <w:ind w:left="360"/>
        <w:rPr>
          <w:caps/>
          <w:sz w:val="18"/>
          <w:szCs w:val="18"/>
        </w:rPr>
      </w:pPr>
    </w:p>
    <w:p w14:paraId="6FE540C3" w14:textId="77777777" w:rsidR="00686914" w:rsidRDefault="00686914" w:rsidP="00AA3D46">
      <w:pPr>
        <w:ind w:left="360"/>
        <w:rPr>
          <w:caps/>
          <w:sz w:val="18"/>
          <w:szCs w:val="18"/>
        </w:rPr>
      </w:pPr>
    </w:p>
    <w:p w14:paraId="48F262DD" w14:textId="77777777" w:rsidR="00686914" w:rsidRDefault="00686914" w:rsidP="00AA3D46">
      <w:pPr>
        <w:ind w:left="360"/>
        <w:rPr>
          <w:caps/>
          <w:sz w:val="18"/>
          <w:szCs w:val="18"/>
        </w:rPr>
      </w:pPr>
    </w:p>
    <w:p w14:paraId="15C79307" w14:textId="77777777" w:rsidR="00686914" w:rsidRDefault="00686914" w:rsidP="00AA3D46">
      <w:pPr>
        <w:ind w:left="360"/>
        <w:rPr>
          <w:caps/>
          <w:sz w:val="18"/>
          <w:szCs w:val="18"/>
        </w:rPr>
      </w:pPr>
    </w:p>
    <w:p w14:paraId="246025BF" w14:textId="77777777" w:rsidR="00686914" w:rsidRDefault="00686914" w:rsidP="00AA3D46">
      <w:pPr>
        <w:ind w:left="360"/>
        <w:rPr>
          <w:caps/>
          <w:sz w:val="18"/>
          <w:szCs w:val="18"/>
        </w:rPr>
      </w:pPr>
    </w:p>
    <w:p w14:paraId="1794DEB1" w14:textId="77777777" w:rsidR="00686914" w:rsidRDefault="00686914" w:rsidP="00AA3D46">
      <w:pPr>
        <w:ind w:left="360"/>
        <w:rPr>
          <w:caps/>
          <w:sz w:val="18"/>
          <w:szCs w:val="18"/>
        </w:rPr>
      </w:pPr>
    </w:p>
    <w:p w14:paraId="452FD8A9" w14:textId="77777777" w:rsidR="00686914" w:rsidRDefault="00686914" w:rsidP="00AA3D46">
      <w:pPr>
        <w:ind w:left="360"/>
        <w:rPr>
          <w:caps/>
          <w:sz w:val="18"/>
          <w:szCs w:val="18"/>
        </w:rPr>
      </w:pPr>
    </w:p>
    <w:p w14:paraId="57979340" w14:textId="77777777" w:rsidR="00686914" w:rsidRDefault="00686914" w:rsidP="00AA3D46">
      <w:pPr>
        <w:ind w:left="360"/>
        <w:rPr>
          <w:caps/>
          <w:sz w:val="18"/>
          <w:szCs w:val="18"/>
        </w:rPr>
      </w:pPr>
    </w:p>
    <w:p w14:paraId="6CF8DF81" w14:textId="77777777" w:rsidR="00686914" w:rsidRDefault="00686914" w:rsidP="00AA3D46">
      <w:pPr>
        <w:ind w:left="360"/>
        <w:rPr>
          <w:caps/>
          <w:sz w:val="18"/>
          <w:szCs w:val="18"/>
        </w:rPr>
      </w:pPr>
    </w:p>
    <w:p w14:paraId="22A34F3A" w14:textId="77777777" w:rsidR="00686914" w:rsidRDefault="00686914" w:rsidP="00AA3D46">
      <w:pPr>
        <w:ind w:left="360"/>
        <w:rPr>
          <w:caps/>
          <w:sz w:val="18"/>
          <w:szCs w:val="18"/>
        </w:rPr>
      </w:pPr>
    </w:p>
    <w:p w14:paraId="6E23252E" w14:textId="77777777" w:rsidR="00686914" w:rsidRDefault="00686914" w:rsidP="00AA3D46">
      <w:pPr>
        <w:ind w:left="360"/>
        <w:rPr>
          <w:caps/>
          <w:sz w:val="18"/>
          <w:szCs w:val="18"/>
        </w:rPr>
      </w:pPr>
    </w:p>
    <w:p w14:paraId="55564FFE" w14:textId="77777777" w:rsidR="00686914" w:rsidRDefault="00686914" w:rsidP="00AA3D46">
      <w:pPr>
        <w:ind w:left="360"/>
        <w:rPr>
          <w:caps/>
          <w:sz w:val="18"/>
          <w:szCs w:val="18"/>
        </w:rPr>
      </w:pPr>
    </w:p>
    <w:p w14:paraId="6B47ADE5" w14:textId="77777777" w:rsidR="00686914" w:rsidRDefault="00686914" w:rsidP="00AA3D46">
      <w:pPr>
        <w:ind w:left="360"/>
        <w:rPr>
          <w:caps/>
          <w:sz w:val="18"/>
          <w:szCs w:val="18"/>
        </w:rPr>
      </w:pPr>
    </w:p>
    <w:p w14:paraId="37E7163D" w14:textId="77777777" w:rsidR="00686914" w:rsidRDefault="00686914" w:rsidP="00AA3D46">
      <w:pPr>
        <w:ind w:left="360"/>
        <w:rPr>
          <w:caps/>
          <w:sz w:val="18"/>
          <w:szCs w:val="18"/>
        </w:rPr>
      </w:pPr>
    </w:p>
    <w:p w14:paraId="374CF94D" w14:textId="77777777" w:rsidR="00686914" w:rsidRDefault="00686914" w:rsidP="00AA3D46">
      <w:pPr>
        <w:ind w:left="360"/>
        <w:rPr>
          <w:caps/>
          <w:sz w:val="18"/>
          <w:szCs w:val="18"/>
        </w:rPr>
      </w:pPr>
    </w:p>
    <w:p w14:paraId="1F04E254" w14:textId="77777777" w:rsidR="00686914" w:rsidRDefault="00686914" w:rsidP="00AA3D46">
      <w:pPr>
        <w:ind w:left="360"/>
        <w:rPr>
          <w:caps/>
          <w:sz w:val="18"/>
          <w:szCs w:val="18"/>
        </w:rPr>
      </w:pPr>
    </w:p>
    <w:p w14:paraId="77A10AA9" w14:textId="2BC5316C" w:rsidR="009C5364" w:rsidRDefault="009C5364" w:rsidP="00190CA0">
      <w:pPr>
        <w:pStyle w:val="Heading2"/>
      </w:pPr>
      <w:bookmarkStart w:id="4" w:name="_Ref454181801"/>
    </w:p>
    <w:p w14:paraId="18D4837E" w14:textId="420A1594" w:rsidR="009C5364" w:rsidRDefault="009C5364" w:rsidP="00190CA0">
      <w:pPr>
        <w:pStyle w:val="Heading2"/>
      </w:pPr>
    </w:p>
    <w:p w14:paraId="17EAB6D8" w14:textId="77777777" w:rsidR="009C5364" w:rsidRPr="009C5364" w:rsidRDefault="009C5364" w:rsidP="009C5364"/>
    <w:p w14:paraId="1065AD99" w14:textId="77777777" w:rsidR="008C68EF" w:rsidRDefault="008C68EF" w:rsidP="00190CA0">
      <w:pPr>
        <w:pStyle w:val="Heading2"/>
        <w:rPr>
          <w:b w:val="0"/>
          <w:bCs w:val="0"/>
        </w:rPr>
      </w:pPr>
    </w:p>
    <w:p w14:paraId="7C9471DE" w14:textId="72ADCB85" w:rsidR="00DD1CD1" w:rsidRPr="009C5364" w:rsidRDefault="00DD1CD1" w:rsidP="00190CA0">
      <w:pPr>
        <w:pStyle w:val="Heading2"/>
        <w:rPr>
          <w:b w:val="0"/>
          <w:bCs w:val="0"/>
        </w:rPr>
      </w:pPr>
      <w:r w:rsidRPr="009C5364">
        <w:rPr>
          <w:b w:val="0"/>
          <w:bCs w:val="0"/>
        </w:rPr>
        <w:t>SECTION 2.0 - SERVICE RULES AND REGULATIONS</w:t>
      </w:r>
      <w:bookmarkEnd w:id="4"/>
    </w:p>
    <w:p w14:paraId="65E13B5F" w14:textId="77777777" w:rsidR="00190CA0" w:rsidRPr="009739D1" w:rsidRDefault="00190CA0" w:rsidP="00A81C40">
      <w:pPr>
        <w:pStyle w:val="BodyText"/>
      </w:pPr>
      <w:r w:rsidRPr="009739D1">
        <w:t>The utility will have the most current Public Utility Commission of Texas (PUC</w:t>
      </w:r>
      <w:r w:rsidR="00031CAC">
        <w:t>T</w:t>
      </w:r>
      <w:r w:rsidRPr="009739D1">
        <w:t xml:space="preserve">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0CAF90BE" w14:textId="77777777" w:rsidR="00190CA0" w:rsidRPr="009739D1" w:rsidRDefault="00190CA0" w:rsidP="00190CA0">
      <w:pPr>
        <w:pStyle w:val="Heading3"/>
      </w:pPr>
      <w:r w:rsidRPr="009739D1">
        <w:t xml:space="preserve">Section 2.01 - Application for Water Service </w:t>
      </w:r>
    </w:p>
    <w:p w14:paraId="46508BB6" w14:textId="77777777" w:rsidR="00190CA0" w:rsidRPr="009739D1"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1B0C91EC" w14:textId="77777777" w:rsidR="00190CA0" w:rsidRPr="009739D1" w:rsidRDefault="00190CA0" w:rsidP="00190CA0">
      <w:pPr>
        <w:pStyle w:val="Heading3"/>
      </w:pPr>
      <w:r w:rsidRPr="009739D1">
        <w:t xml:space="preserve">Section 2.02 - Refusal of Service </w:t>
      </w:r>
    </w:p>
    <w:p w14:paraId="4C46C52E" w14:textId="77777777" w:rsidR="00190CA0" w:rsidRPr="009739D1" w:rsidRDefault="00190CA0" w:rsidP="00A81C40">
      <w:pPr>
        <w:pStyle w:val="BodyText"/>
      </w:pPr>
      <w:r w:rsidRPr="009739D1">
        <w:t>The utility may decline to serve an applicant until the applicant has complied with the regulations of the regulatory agencies (state and municipal regulations) and for the reasons outlined in the PUC</w:t>
      </w:r>
      <w:r w:rsidR="00031CAC">
        <w:t>T</w:t>
      </w:r>
      <w:r w:rsidRPr="009739D1">
        <w:t xml:space="preserve"> Rules. In the event that the utility refuses to serve an applicant, the utility will inform the applicant in writing of the basis of its refusal. The utility is also required to inform the applicant that a complaint may be filed with the commission. </w:t>
      </w:r>
    </w:p>
    <w:p w14:paraId="52074343" w14:textId="77777777" w:rsidR="00190CA0" w:rsidRPr="009739D1" w:rsidRDefault="00190CA0" w:rsidP="00190CA0">
      <w:pPr>
        <w:pStyle w:val="Heading3"/>
      </w:pPr>
      <w:r w:rsidRPr="009739D1">
        <w:t xml:space="preserve">Section 2.03 - Fees and Charges &amp; Easements Required Before Service Can Be Connected </w:t>
      </w:r>
    </w:p>
    <w:p w14:paraId="7BAC3B1A" w14:textId="77777777" w:rsidR="00190CA0" w:rsidRPr="009739D1" w:rsidRDefault="00190CA0" w:rsidP="00190CA0">
      <w:pPr>
        <w:rPr>
          <w:u w:val="single"/>
        </w:rPr>
      </w:pPr>
      <w:r w:rsidRPr="009739D1">
        <w:rPr>
          <w:u w:val="single"/>
        </w:rPr>
        <w:t xml:space="preserve">(A) Customer Deposits </w:t>
      </w:r>
    </w:p>
    <w:p w14:paraId="19644584" w14:textId="77777777" w:rsidR="00190CA0" w:rsidRPr="009739D1" w:rsidRDefault="00190CA0" w:rsidP="00A81C40">
      <w:pPr>
        <w:pStyle w:val="BodyText"/>
      </w:pPr>
      <w:r w:rsidRPr="009739D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rsidR="00031CAC">
        <w:t>T</w:t>
      </w:r>
      <w:r w:rsidRPr="009739D1">
        <w:t xml:space="preserve"> Rules. </w:t>
      </w:r>
    </w:p>
    <w:p w14:paraId="36CB902D" w14:textId="77777777" w:rsidR="00190CA0" w:rsidRPr="009739D1" w:rsidRDefault="00190CA0" w:rsidP="00A81C40">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3A66E32B" w14:textId="77777777" w:rsidR="002A3AA5" w:rsidRPr="009739D1" w:rsidRDefault="00190CA0" w:rsidP="00A81C40">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1825B3C7" w14:textId="77777777" w:rsidR="002D0C66" w:rsidRDefault="002D0C66" w:rsidP="00A81C40">
      <w:pPr>
        <w:pStyle w:val="BodyText"/>
      </w:pPr>
      <w:r w:rsidRPr="00C347A3">
        <w:rPr>
          <w:u w:val="single"/>
        </w:rPr>
        <w:t>Refund of deposit</w:t>
      </w:r>
      <w:r w:rsidRPr="009739D1">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796E93E2" w14:textId="77777777" w:rsidR="00686914" w:rsidRDefault="00686914" w:rsidP="00A81C40">
      <w:pPr>
        <w:pStyle w:val="BodyText"/>
      </w:pPr>
    </w:p>
    <w:p w14:paraId="222C46F4" w14:textId="77777777" w:rsidR="00686914" w:rsidRDefault="00686914" w:rsidP="00A81C40">
      <w:pPr>
        <w:pStyle w:val="BodyText"/>
      </w:pPr>
    </w:p>
    <w:p w14:paraId="17AAD03E" w14:textId="77777777" w:rsidR="00686914" w:rsidRDefault="00686914" w:rsidP="00A81C40">
      <w:pPr>
        <w:pStyle w:val="BodyText"/>
      </w:pPr>
    </w:p>
    <w:p w14:paraId="0F038696" w14:textId="77777777" w:rsidR="00686914" w:rsidRDefault="00686914" w:rsidP="00A81C40">
      <w:pPr>
        <w:pStyle w:val="BodyText"/>
      </w:pPr>
    </w:p>
    <w:p w14:paraId="5DE852A6" w14:textId="77777777" w:rsidR="008C68EF" w:rsidRDefault="008C68EF" w:rsidP="002D0C66">
      <w:pPr>
        <w:pStyle w:val="Heading2"/>
        <w:rPr>
          <w:b w:val="0"/>
          <w:bCs w:val="0"/>
        </w:rPr>
      </w:pPr>
    </w:p>
    <w:p w14:paraId="154ED47A" w14:textId="5BA4D766" w:rsidR="002D0C66" w:rsidRPr="009C5364" w:rsidRDefault="002D0C66" w:rsidP="002D0C66">
      <w:pPr>
        <w:pStyle w:val="Heading2"/>
        <w:rPr>
          <w:b w:val="0"/>
          <w:bCs w:val="0"/>
        </w:rPr>
      </w:pPr>
      <w:r w:rsidRPr="009C5364">
        <w:rPr>
          <w:b w:val="0"/>
          <w:bCs w:val="0"/>
        </w:rPr>
        <w:t>SECTION 2.0 - SERVICE RULES AND REGULATIONS (C</w:t>
      </w:r>
      <w:r w:rsidR="008C68EF" w:rsidRPr="009C5364">
        <w:rPr>
          <w:b w:val="0"/>
          <w:bCs w:val="0"/>
          <w:caps w:val="0"/>
        </w:rPr>
        <w:t>ontinued</w:t>
      </w:r>
      <w:r w:rsidRPr="009C5364">
        <w:rPr>
          <w:b w:val="0"/>
          <w:bCs w:val="0"/>
        </w:rPr>
        <w:t>)</w:t>
      </w:r>
    </w:p>
    <w:p w14:paraId="0C3A17B4" w14:textId="77777777" w:rsidR="002D0C66" w:rsidRPr="009739D1" w:rsidRDefault="002D0C66" w:rsidP="002D0C66">
      <w:pPr>
        <w:pStyle w:val="Heading3"/>
      </w:pPr>
      <w:r w:rsidRPr="009739D1">
        <w:t>Section 2.03 - Fees and Charges &amp; Easements Required Before Service Can Be Connected (Continued)</w:t>
      </w:r>
    </w:p>
    <w:p w14:paraId="2BABFD87" w14:textId="77777777" w:rsidR="002D0C66" w:rsidRPr="009739D1" w:rsidRDefault="002D0C66" w:rsidP="002D0C66"/>
    <w:p w14:paraId="0029F32C" w14:textId="22753B69" w:rsidR="002D0C66" w:rsidRPr="009739D1" w:rsidRDefault="002D0C66" w:rsidP="002D0C66">
      <w:pPr>
        <w:rPr>
          <w:u w:val="single"/>
        </w:rPr>
      </w:pPr>
      <w:r w:rsidRPr="009739D1">
        <w:rPr>
          <w:u w:val="single"/>
        </w:rPr>
        <w:t xml:space="preserve">(B) Tap or Reconnect Fees </w:t>
      </w:r>
    </w:p>
    <w:p w14:paraId="64628B44" w14:textId="77777777" w:rsidR="002D0C66" w:rsidRPr="009739D1" w:rsidRDefault="002D0C66" w:rsidP="00A81C40">
      <w:pPr>
        <w:pStyle w:val="BodyText"/>
      </w:pPr>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w:t>
      </w:r>
      <w:r w:rsidR="00031CAC">
        <w:t>T</w:t>
      </w:r>
      <w:r w:rsidRPr="009739D1">
        <w:t xml:space="preserve"> or such other regulatory authority having jurisdiction over the utility's rates in that portion of the utility's service area in which the applicant's or existing customer's property(ies) is located. </w:t>
      </w:r>
    </w:p>
    <w:p w14:paraId="338596F5" w14:textId="77777777" w:rsidR="002D0C66" w:rsidRPr="009739D1" w:rsidRDefault="002D0C66" w:rsidP="00A81C40">
      <w:pPr>
        <w:pStyle w:val="BodyText"/>
      </w:pPr>
      <w:r w:rsidRPr="009739D1">
        <w:t xml:space="preserve">Fees in addition to the regular tap fee may be charged if listed specifically in Section 1 to cover unique costs not normally incurred as permitted by </w:t>
      </w:r>
      <w:r w:rsidR="00E84165">
        <w:t>16 TAC §</w:t>
      </w:r>
      <w:r w:rsidRPr="009739D1">
        <w:t xml:space="preserve"> </w:t>
      </w:r>
      <w:r w:rsidR="00E84165">
        <w:t>24.163</w:t>
      </w:r>
      <w:r w:rsidRPr="009739D1">
        <w:t xml:space="preserve">(a)(1)(C). For example, a road bore for customers outside a subdivision or residential area could be considered a unique cost. </w:t>
      </w:r>
    </w:p>
    <w:p w14:paraId="26FD0268" w14:textId="77777777" w:rsidR="002D0C66" w:rsidRPr="009739D1" w:rsidRDefault="002D0C66" w:rsidP="002D0C66">
      <w:pPr>
        <w:rPr>
          <w:u w:val="single"/>
        </w:rPr>
      </w:pPr>
      <w:r w:rsidRPr="009739D1">
        <w:rPr>
          <w:u w:val="single"/>
        </w:rPr>
        <w:t xml:space="preserve">(C) Easement Requirement </w:t>
      </w:r>
    </w:p>
    <w:p w14:paraId="53521B9C" w14:textId="77777777" w:rsidR="002D0C66" w:rsidRPr="009739D1" w:rsidRDefault="002D0C66" w:rsidP="00A81C40">
      <w:pPr>
        <w:pStyle w:val="BodyText"/>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0FFA029F" w14:textId="77777777" w:rsidR="002D0C66" w:rsidRPr="009739D1" w:rsidRDefault="002D0C66" w:rsidP="002D0C66">
      <w:pPr>
        <w:pStyle w:val="Heading3"/>
      </w:pPr>
      <w:r w:rsidRPr="009739D1">
        <w:t xml:space="preserve">Section 2.04 - Utility Response to Applications for Service </w:t>
      </w:r>
    </w:p>
    <w:p w14:paraId="0543442A" w14:textId="77777777" w:rsidR="002D0C66" w:rsidRPr="009739D1" w:rsidRDefault="002D0C66" w:rsidP="00A81C40">
      <w:pPr>
        <w:pStyle w:val="BodyText"/>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009AADCB" w14:textId="77777777" w:rsidR="002D0C66" w:rsidRDefault="002D0C66" w:rsidP="00A81C40">
      <w:pPr>
        <w:pStyle w:val="BodyText"/>
      </w:pPr>
      <w:r w:rsidRPr="009739D1">
        <w:t>Except for good cause where service has previously been provided, service will be reconnected within one working day after the applicant has met the requirements for reconnection.</w:t>
      </w:r>
    </w:p>
    <w:p w14:paraId="4909F081" w14:textId="77777777" w:rsidR="00F804DA" w:rsidRDefault="00F804DA">
      <w:pPr>
        <w:autoSpaceDE/>
        <w:autoSpaceDN/>
        <w:adjustRightInd/>
        <w:spacing w:before="0" w:after="0"/>
        <w:contextualSpacing w:val="0"/>
        <w:jc w:val="left"/>
      </w:pPr>
      <w:r>
        <w:rPr>
          <w:b/>
          <w:bCs/>
          <w:iCs/>
          <w:caps/>
        </w:rPr>
        <w:br w:type="page"/>
      </w:r>
    </w:p>
    <w:p w14:paraId="7FEACA62" w14:textId="77777777" w:rsidR="008C68EF" w:rsidRDefault="008C68EF" w:rsidP="002D0C66">
      <w:pPr>
        <w:pStyle w:val="Heading2"/>
        <w:rPr>
          <w:b w:val="0"/>
          <w:bCs w:val="0"/>
        </w:rPr>
      </w:pPr>
    </w:p>
    <w:p w14:paraId="1D5C61B4" w14:textId="0EFF02F2" w:rsidR="00DD1CD1" w:rsidRPr="009C5364" w:rsidRDefault="00DD1CD1" w:rsidP="002D0C66">
      <w:pPr>
        <w:pStyle w:val="Heading2"/>
        <w:rPr>
          <w:b w:val="0"/>
          <w:bCs w:val="0"/>
        </w:rPr>
      </w:pPr>
      <w:r w:rsidRPr="009C5364">
        <w:rPr>
          <w:b w:val="0"/>
          <w:bCs w:val="0"/>
        </w:rPr>
        <w:t>SECTION 2.0 - SERVICE RULES AND REGULATIONS (C</w:t>
      </w:r>
      <w:r w:rsidR="008C68EF" w:rsidRPr="009C5364">
        <w:rPr>
          <w:b w:val="0"/>
          <w:bCs w:val="0"/>
          <w:caps w:val="0"/>
        </w:rPr>
        <w:t>ontinued</w:t>
      </w:r>
      <w:r w:rsidRPr="009C5364">
        <w:rPr>
          <w:b w:val="0"/>
          <w:bCs w:val="0"/>
        </w:rPr>
        <w:t>)</w:t>
      </w:r>
    </w:p>
    <w:p w14:paraId="7C1CF75A" w14:textId="77777777" w:rsidR="002D0C66" w:rsidRPr="009739D1" w:rsidRDefault="002D0C66" w:rsidP="002D0C66">
      <w:pPr>
        <w:pStyle w:val="Heading3"/>
      </w:pPr>
      <w:r w:rsidRPr="009739D1">
        <w:t xml:space="preserve">Section 2.05 - Customer Responsibility </w:t>
      </w:r>
    </w:p>
    <w:p w14:paraId="7E4A240A" w14:textId="77777777" w:rsidR="002D0C66" w:rsidRPr="009739D1" w:rsidRDefault="002D0C66" w:rsidP="00A81C40">
      <w:pPr>
        <w:pStyle w:val="BodyText"/>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7D5586A5" w14:textId="77777777" w:rsidR="002D0C66" w:rsidRPr="009739D1" w:rsidRDefault="002D0C66" w:rsidP="00A81C40">
      <w:pPr>
        <w:pStyle w:val="BodyText"/>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551B6140" w14:textId="77777777" w:rsidR="002D0C66" w:rsidRPr="009739D1" w:rsidRDefault="002D0C66" w:rsidP="002D0C66">
      <w:pPr>
        <w:pStyle w:val="Heading3"/>
      </w:pPr>
      <w:r w:rsidRPr="009739D1">
        <w:t xml:space="preserve">Section 2.06 - Customer Service Inspections </w:t>
      </w:r>
    </w:p>
    <w:p w14:paraId="166EB117" w14:textId="77777777" w:rsidR="002A3AA5" w:rsidRPr="009739D1"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C347A3" w:rsidRPr="009739D1">
        <w:t>Title 30 Texas Adm</w:t>
      </w:r>
      <w:r w:rsidR="00C347A3">
        <w:t>inistrative Code (TAC) §</w:t>
      </w:r>
      <w:r w:rsidRPr="009739D1">
        <w:t>Section 290.46(j). The utility is not required to perform these inspections for the applicant/customer, but will assist the applicant/customer in locating and obtaining the services of a certified inspector.</w:t>
      </w:r>
    </w:p>
    <w:p w14:paraId="2F8C74DB" w14:textId="77777777" w:rsidR="00932BCE" w:rsidRPr="009739D1" w:rsidRDefault="00932BCE" w:rsidP="00932BCE">
      <w:pPr>
        <w:pStyle w:val="Heading3"/>
      </w:pPr>
      <w:r w:rsidRPr="009739D1">
        <w:t xml:space="preserve">Section 2.07 - Back Flow Prevention Devices </w:t>
      </w:r>
    </w:p>
    <w:p w14:paraId="3A6BC38F" w14:textId="77777777" w:rsidR="00932BCE" w:rsidRPr="009739D1" w:rsidRDefault="00932BCE" w:rsidP="00A81C40">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w:t>
      </w:r>
      <w:r w:rsidR="00E84165">
        <w:t>TAC §290.47(f) Appendix F</w:t>
      </w:r>
      <w:r w:rsidRPr="009739D1">
        <w:t xml:space="preserve">, Assessment of Hazards and Selection of Assemblies of the TCEQ Rules and Regulations for Public Water Systems. </w:t>
      </w:r>
    </w:p>
    <w:p w14:paraId="533A2229" w14:textId="77777777" w:rsidR="00932BCE" w:rsidRPr="009739D1" w:rsidRDefault="00932BCE" w:rsidP="00A81C40">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783D573B" w14:textId="77777777" w:rsidR="00932BCE" w:rsidRDefault="00932BCE" w:rsidP="00A81C40">
      <w:pPr>
        <w:pStyle w:val="BodyText"/>
      </w:pPr>
      <w:r w:rsidRPr="009739D1">
        <w:t>At any residence or establishment where it has been determined by a customer service inspection, that there is no actual or potential contamination hazard, as referenced in 30 TAC §290.47(</w:t>
      </w:r>
      <w:r w:rsidR="00E84165">
        <w:t>f</w:t>
      </w:r>
      <w:r w:rsidRPr="009739D1">
        <w:t xml:space="preserve">) Appendix </w:t>
      </w:r>
      <w:r w:rsidR="00E84165">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6448788E" w14:textId="77777777" w:rsidR="00F804DA" w:rsidRDefault="00F804DA">
      <w:pPr>
        <w:autoSpaceDE/>
        <w:autoSpaceDN/>
        <w:adjustRightInd/>
        <w:spacing w:before="0" w:after="0"/>
        <w:contextualSpacing w:val="0"/>
        <w:jc w:val="left"/>
      </w:pPr>
      <w:r>
        <w:rPr>
          <w:b/>
          <w:bCs/>
          <w:iCs/>
          <w:caps/>
        </w:rPr>
        <w:br w:type="page"/>
      </w:r>
    </w:p>
    <w:p w14:paraId="49815828" w14:textId="77777777" w:rsidR="008C68EF" w:rsidRDefault="008C68EF" w:rsidP="00A81C40">
      <w:pPr>
        <w:pStyle w:val="Heading2"/>
        <w:rPr>
          <w:b w:val="0"/>
          <w:bCs w:val="0"/>
        </w:rPr>
      </w:pPr>
    </w:p>
    <w:p w14:paraId="4B45BED2" w14:textId="74A77586" w:rsidR="00932BCE" w:rsidRPr="009C5364" w:rsidRDefault="00932BCE" w:rsidP="00A81C40">
      <w:pPr>
        <w:pStyle w:val="Heading2"/>
        <w:rPr>
          <w:b w:val="0"/>
          <w:bCs w:val="0"/>
        </w:rPr>
      </w:pPr>
      <w:r w:rsidRPr="009C5364">
        <w:rPr>
          <w:b w:val="0"/>
          <w:bCs w:val="0"/>
        </w:rPr>
        <w:t>SECTION 2.0 - SERVICE RULES AND REGULATIONS (C</w:t>
      </w:r>
      <w:r w:rsidR="008C68EF" w:rsidRPr="009C5364">
        <w:rPr>
          <w:b w:val="0"/>
          <w:bCs w:val="0"/>
          <w:caps w:val="0"/>
        </w:rPr>
        <w:t>ontinue</w:t>
      </w:r>
      <w:r w:rsidR="008C68EF">
        <w:rPr>
          <w:b w:val="0"/>
          <w:bCs w:val="0"/>
          <w:caps w:val="0"/>
        </w:rPr>
        <w:t>d</w:t>
      </w:r>
      <w:r w:rsidRPr="009C5364">
        <w:rPr>
          <w:b w:val="0"/>
          <w:bCs w:val="0"/>
        </w:rPr>
        <w:t>)</w:t>
      </w:r>
    </w:p>
    <w:p w14:paraId="4DB652F5" w14:textId="77777777" w:rsidR="00932BCE" w:rsidRPr="009739D1" w:rsidRDefault="00932BCE" w:rsidP="00932BCE">
      <w:pPr>
        <w:pStyle w:val="Heading3"/>
      </w:pPr>
      <w:r w:rsidRPr="009739D1">
        <w:t>Section 2.07 - Back Flow Prevention Devices (continued)</w:t>
      </w:r>
    </w:p>
    <w:p w14:paraId="66996495" w14:textId="77777777" w:rsidR="00932BCE" w:rsidRPr="009739D1" w:rsidRDefault="00932BCE" w:rsidP="00A81C40">
      <w:pPr>
        <w:pStyle w:val="BodyText"/>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25B49155" w14:textId="77777777" w:rsidR="00932BCE" w:rsidRPr="009739D1" w:rsidRDefault="00932BCE" w:rsidP="00A81C40">
      <w:pPr>
        <w:pStyle w:val="BodyText"/>
        <w:rPr>
          <w:sz w:val="28"/>
          <w:szCs w:val="28"/>
        </w:rPr>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1B381E42" w14:textId="77777777" w:rsidR="00932BCE" w:rsidRPr="009739D1" w:rsidRDefault="00932BCE" w:rsidP="00932BCE">
      <w:pPr>
        <w:pStyle w:val="Heading3"/>
      </w:pPr>
      <w:r w:rsidRPr="009739D1">
        <w:t xml:space="preserve">Section 2.08 - Access to Customer’s Premises </w:t>
      </w:r>
    </w:p>
    <w:p w14:paraId="52ED7C2D" w14:textId="77777777" w:rsidR="00932BCE" w:rsidRPr="009739D1" w:rsidRDefault="00932BCE" w:rsidP="00A81C40">
      <w:pPr>
        <w:pStyle w:val="BodyText"/>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7BC1BF02" w14:textId="77777777" w:rsidR="00932BCE" w:rsidRPr="009739D1" w:rsidRDefault="00932BCE" w:rsidP="00A81C40">
      <w:pPr>
        <w:pStyle w:val="BodyText"/>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52C9A8CF" w14:textId="77777777" w:rsidR="007768F0" w:rsidRPr="009739D1" w:rsidRDefault="007768F0" w:rsidP="007768F0">
      <w:pPr>
        <w:pStyle w:val="Heading3"/>
      </w:pPr>
      <w:r w:rsidRPr="009739D1">
        <w:t xml:space="preserve">Section 2.09 - Meter Requirements, Readings, and Testing </w:t>
      </w:r>
    </w:p>
    <w:p w14:paraId="1D5DFB6C"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39831921" w14:textId="77777777" w:rsidR="007768F0" w:rsidRDefault="007768F0" w:rsidP="00A81C40">
      <w:pPr>
        <w:pStyle w:val="BodyText"/>
      </w:pPr>
      <w:r w:rsidRPr="009739D1">
        <w:t xml:space="preserve">Meters will be read at monthly intervals and as nearly as possible on the corresponding day of each monthly meter reading period unless otherwise authorized by the Commission. </w:t>
      </w:r>
    </w:p>
    <w:p w14:paraId="7567D7FC" w14:textId="77777777" w:rsidR="00F804DA" w:rsidRDefault="00F804DA">
      <w:pPr>
        <w:autoSpaceDE/>
        <w:autoSpaceDN/>
        <w:adjustRightInd/>
        <w:spacing w:before="0" w:after="0"/>
        <w:contextualSpacing w:val="0"/>
        <w:jc w:val="left"/>
      </w:pPr>
      <w:r>
        <w:rPr>
          <w:b/>
          <w:bCs/>
          <w:iCs/>
          <w:caps/>
        </w:rPr>
        <w:br w:type="page"/>
      </w:r>
    </w:p>
    <w:p w14:paraId="63266F80" w14:textId="77777777" w:rsidR="008C68EF" w:rsidRDefault="008C68EF" w:rsidP="00585011">
      <w:pPr>
        <w:pStyle w:val="Heading2"/>
        <w:rPr>
          <w:b w:val="0"/>
          <w:bCs w:val="0"/>
        </w:rPr>
      </w:pPr>
    </w:p>
    <w:p w14:paraId="2BD5C5F3" w14:textId="4206FF07" w:rsidR="007768F0" w:rsidRPr="009C5364" w:rsidRDefault="00932BCE" w:rsidP="00585011">
      <w:pPr>
        <w:pStyle w:val="Heading2"/>
        <w:rPr>
          <w:b w:val="0"/>
          <w:bCs w:val="0"/>
        </w:rPr>
      </w:pPr>
      <w:r w:rsidRPr="009C5364">
        <w:rPr>
          <w:b w:val="0"/>
          <w:bCs w:val="0"/>
        </w:rPr>
        <w:t>SECTION 2.0 - SERVICE RULES AND REGULATIONS (C</w:t>
      </w:r>
      <w:r w:rsidR="008C68EF" w:rsidRPr="009C5364">
        <w:rPr>
          <w:b w:val="0"/>
          <w:bCs w:val="0"/>
          <w:caps w:val="0"/>
        </w:rPr>
        <w:t>ontinued</w:t>
      </w:r>
      <w:r w:rsidRPr="009C5364">
        <w:rPr>
          <w:b w:val="0"/>
          <w:bCs w:val="0"/>
        </w:rPr>
        <w:t>)</w:t>
      </w:r>
    </w:p>
    <w:p w14:paraId="4317C83B" w14:textId="77777777" w:rsidR="00932BCE" w:rsidRPr="009739D1" w:rsidRDefault="00932BCE" w:rsidP="00932BCE">
      <w:pPr>
        <w:pStyle w:val="Heading3"/>
      </w:pPr>
      <w:r w:rsidRPr="009739D1">
        <w:t xml:space="preserve">Section 2.09 - Meter Requirements, Readings, and Testing </w:t>
      </w:r>
      <w:r w:rsidR="007768F0" w:rsidRPr="009739D1">
        <w:t>(continued)</w:t>
      </w:r>
    </w:p>
    <w:p w14:paraId="026947D2" w14:textId="77777777" w:rsidR="00932BCE" w:rsidRPr="009739D1" w:rsidRDefault="00932BCE" w:rsidP="00A81C40">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1BF4E23D" w14:textId="77777777" w:rsidR="00932BCE" w:rsidRPr="009739D1" w:rsidRDefault="00932BCE" w:rsidP="007768F0">
      <w:pPr>
        <w:pStyle w:val="Heading3"/>
      </w:pPr>
      <w:r w:rsidRPr="009739D1">
        <w:t xml:space="preserve">Section 2.10 - Billing </w:t>
      </w:r>
    </w:p>
    <w:p w14:paraId="1C97F251" w14:textId="77777777" w:rsidR="00932BCE" w:rsidRPr="009739D1" w:rsidRDefault="00932BCE" w:rsidP="007768F0">
      <w:pPr>
        <w:pStyle w:val="Heading3"/>
      </w:pPr>
      <w:r w:rsidRPr="009739D1">
        <w:t xml:space="preserve">(A) Regular Billing </w:t>
      </w:r>
    </w:p>
    <w:p w14:paraId="0C37C1BB" w14:textId="77777777" w:rsidR="00932BCE" w:rsidRPr="009739D1"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20FCE2B" w14:textId="77777777" w:rsidR="00932BCE" w:rsidRPr="009739D1" w:rsidRDefault="00932BCE" w:rsidP="007768F0">
      <w:pPr>
        <w:pStyle w:val="Heading3"/>
      </w:pPr>
      <w:r w:rsidRPr="009739D1">
        <w:t xml:space="preserve">(B) Late Fees </w:t>
      </w:r>
    </w:p>
    <w:p w14:paraId="43651A0B"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18A4EA58" w14:textId="77777777" w:rsidR="00932BCE" w:rsidRPr="009739D1" w:rsidRDefault="00932BCE" w:rsidP="007768F0">
      <w:pPr>
        <w:pStyle w:val="Heading3"/>
      </w:pPr>
      <w:r w:rsidRPr="009739D1">
        <w:t xml:space="preserve">(C) Information on Bill </w:t>
      </w:r>
    </w:p>
    <w:p w14:paraId="09BEFD5A" w14:textId="77777777" w:rsidR="00932BCE" w:rsidRPr="009739D1" w:rsidRDefault="00932BCE" w:rsidP="00A81C40">
      <w:pPr>
        <w:pStyle w:val="BodyText"/>
        <w:rPr>
          <w:sz w:val="28"/>
          <w:szCs w:val="28"/>
        </w:rPr>
      </w:pPr>
      <w:r w:rsidRPr="009739D1">
        <w:t>Each bill will provide all information required by the PUC</w:t>
      </w:r>
      <w:r w:rsidR="00031CAC">
        <w:t>T</w:t>
      </w:r>
      <w:r w:rsidRPr="009739D1">
        <w:t xml:space="preserve">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7F0A0ED4" w14:textId="77777777" w:rsidR="00932BCE" w:rsidRPr="009739D1" w:rsidRDefault="00932BCE" w:rsidP="007768F0">
      <w:pPr>
        <w:pStyle w:val="Heading3"/>
      </w:pPr>
      <w:r w:rsidRPr="009739D1">
        <w:t xml:space="preserve">(D) Prorated Bills </w:t>
      </w:r>
    </w:p>
    <w:p w14:paraId="3FE7D081" w14:textId="77777777"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3B36B783" w14:textId="77777777" w:rsidR="00F804DA" w:rsidRDefault="00F804DA">
      <w:pPr>
        <w:autoSpaceDE/>
        <w:autoSpaceDN/>
        <w:adjustRightInd/>
        <w:spacing w:before="0" w:after="0"/>
        <w:contextualSpacing w:val="0"/>
        <w:jc w:val="left"/>
      </w:pPr>
      <w:r>
        <w:rPr>
          <w:b/>
          <w:bCs/>
          <w:iCs/>
          <w:caps/>
        </w:rPr>
        <w:br w:type="page"/>
      </w:r>
    </w:p>
    <w:p w14:paraId="3FFF3DF1" w14:textId="77777777" w:rsidR="008C68EF" w:rsidRDefault="008C68EF" w:rsidP="00585011">
      <w:pPr>
        <w:pStyle w:val="Heading2"/>
        <w:rPr>
          <w:b w:val="0"/>
          <w:bCs w:val="0"/>
        </w:rPr>
      </w:pPr>
    </w:p>
    <w:p w14:paraId="3D2ADD7A" w14:textId="70F72568" w:rsidR="007768F0" w:rsidRPr="009C5364" w:rsidRDefault="007768F0" w:rsidP="00585011">
      <w:pPr>
        <w:pStyle w:val="Heading2"/>
        <w:rPr>
          <w:b w:val="0"/>
          <w:bCs w:val="0"/>
        </w:rPr>
      </w:pPr>
      <w:r w:rsidRPr="009C5364">
        <w:rPr>
          <w:b w:val="0"/>
          <w:bCs w:val="0"/>
        </w:rPr>
        <w:t>SECTION 2.0 - SERVICE RULES AND REGULATIONS (C</w:t>
      </w:r>
      <w:r w:rsidR="008C68EF" w:rsidRPr="009C5364">
        <w:rPr>
          <w:b w:val="0"/>
          <w:bCs w:val="0"/>
          <w:caps w:val="0"/>
        </w:rPr>
        <w:t>ontinued</w:t>
      </w:r>
      <w:r w:rsidRPr="009C5364">
        <w:rPr>
          <w:b w:val="0"/>
          <w:bCs w:val="0"/>
        </w:rPr>
        <w:t>)</w:t>
      </w:r>
    </w:p>
    <w:p w14:paraId="307F76B3" w14:textId="77777777" w:rsidR="00932BCE" w:rsidRPr="009739D1" w:rsidRDefault="00932BCE" w:rsidP="007768F0">
      <w:pPr>
        <w:pStyle w:val="Heading3"/>
      </w:pPr>
      <w:r w:rsidRPr="009739D1">
        <w:t xml:space="preserve">Section 2.11- Payments </w:t>
      </w:r>
    </w:p>
    <w:p w14:paraId="24F981A7" w14:textId="77777777" w:rsidR="00932BCE" w:rsidRPr="009739D1" w:rsidRDefault="00932BCE" w:rsidP="00A81C40">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12EFA83B" w14:textId="77777777" w:rsidR="00932BCE" w:rsidRPr="009739D1" w:rsidRDefault="00932BCE" w:rsidP="00A81C40">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0F159AA1" w14:textId="77777777" w:rsidR="00932BCE" w:rsidRPr="009739D1" w:rsidRDefault="00932BCE" w:rsidP="007768F0">
      <w:pPr>
        <w:pStyle w:val="Heading3"/>
      </w:pPr>
      <w:r w:rsidRPr="009739D1">
        <w:t xml:space="preserve">Section 2.12 - Service Disconnection </w:t>
      </w:r>
    </w:p>
    <w:p w14:paraId="4AD9D8FF" w14:textId="77777777" w:rsidR="00932BCE" w:rsidRPr="009739D1" w:rsidRDefault="00932BCE" w:rsidP="007768F0">
      <w:pPr>
        <w:pStyle w:val="Heading3"/>
      </w:pPr>
      <w:r w:rsidRPr="009739D1">
        <w:t xml:space="preserve">(A) With Notice </w:t>
      </w:r>
    </w:p>
    <w:p w14:paraId="2266858E" w14:textId="77777777" w:rsidR="00932BCE" w:rsidRPr="009739D1"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521E6709" w14:textId="77777777" w:rsidR="00932BCE" w:rsidRPr="009739D1"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7363A4ED" w14:textId="77777777" w:rsidR="00932BCE" w:rsidRPr="009739D1" w:rsidRDefault="00932BCE" w:rsidP="00A81C40">
      <w:pPr>
        <w:pStyle w:val="BodyText"/>
      </w:pPr>
      <w:r w:rsidRPr="009739D1">
        <w:t>Notice of termination must be a separate mailing or hand delivery in accordance with the PUC</w:t>
      </w:r>
      <w:r w:rsidR="00031CAC">
        <w:t>T</w:t>
      </w:r>
      <w:r w:rsidRPr="009739D1">
        <w:t xml:space="preserve"> Rules. </w:t>
      </w:r>
    </w:p>
    <w:p w14:paraId="50BAFE13" w14:textId="77777777" w:rsidR="00932BCE" w:rsidRPr="009739D1" w:rsidRDefault="00932BCE" w:rsidP="007768F0">
      <w:pPr>
        <w:pStyle w:val="Heading3"/>
      </w:pPr>
      <w:r w:rsidRPr="009739D1">
        <w:t xml:space="preserve">B) Without Notice </w:t>
      </w:r>
    </w:p>
    <w:p w14:paraId="30B200FC" w14:textId="77777777" w:rsidR="00932BCE" w:rsidRPr="009739D1" w:rsidRDefault="00932BCE" w:rsidP="00A81C40">
      <w:pPr>
        <w:pStyle w:val="BodyText"/>
        <w:rPr>
          <w:sz w:val="28"/>
          <w:szCs w:val="28"/>
        </w:rPr>
      </w:pPr>
      <w:r w:rsidRPr="009739D1">
        <w:t>Utility service may also be disconnected without notice for reasons as described in the PUC</w:t>
      </w:r>
      <w:r w:rsidR="00031CAC">
        <w:t>T</w:t>
      </w:r>
      <w:r w:rsidRPr="009739D1">
        <w:t xml:space="preserve"> Rules.</w:t>
      </w:r>
      <w:r w:rsidR="007768F0" w:rsidRPr="009739D1">
        <w:t xml:space="preserve"> </w:t>
      </w:r>
    </w:p>
    <w:p w14:paraId="37DC9478" w14:textId="77777777" w:rsidR="00932BCE" w:rsidRPr="009739D1" w:rsidRDefault="00932BCE" w:rsidP="007768F0">
      <w:pPr>
        <w:pStyle w:val="Heading3"/>
      </w:pPr>
      <w:r w:rsidRPr="009739D1">
        <w:t xml:space="preserve">Section 2.13 - Reconnection of Service </w:t>
      </w:r>
    </w:p>
    <w:p w14:paraId="2438A007" w14:textId="77777777" w:rsidR="00932BCE" w:rsidRPr="009739D1" w:rsidRDefault="00932BCE" w:rsidP="00A81C40">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2B5FFD9E" w14:textId="77777777" w:rsidR="00932BCE" w:rsidRPr="009739D1" w:rsidRDefault="00932BCE" w:rsidP="00A81C40">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1C915E68" w14:textId="77777777" w:rsidR="00B93772" w:rsidRPr="009739D1" w:rsidRDefault="00B93772" w:rsidP="00B93772">
      <w:pPr>
        <w:pStyle w:val="Heading3"/>
      </w:pPr>
      <w:r w:rsidRPr="009739D1">
        <w:t xml:space="preserve">Section 2.14 - Service Interruptions </w:t>
      </w:r>
    </w:p>
    <w:p w14:paraId="0FDF849D" w14:textId="77777777" w:rsidR="00B93772" w:rsidRDefault="00B93772" w:rsidP="00B93772">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72CB48DA" w14:textId="77777777" w:rsidR="008C68EF" w:rsidRDefault="008C68EF" w:rsidP="007768F0">
      <w:pPr>
        <w:pStyle w:val="Heading2"/>
        <w:rPr>
          <w:b w:val="0"/>
          <w:bCs w:val="0"/>
        </w:rPr>
      </w:pPr>
    </w:p>
    <w:p w14:paraId="2BD141AE" w14:textId="2B8613AB" w:rsidR="007768F0" w:rsidRPr="009C5364" w:rsidRDefault="007768F0" w:rsidP="007768F0">
      <w:pPr>
        <w:pStyle w:val="Heading2"/>
        <w:rPr>
          <w:b w:val="0"/>
          <w:bCs w:val="0"/>
        </w:rPr>
      </w:pPr>
      <w:r w:rsidRPr="009C5364">
        <w:rPr>
          <w:b w:val="0"/>
          <w:bCs w:val="0"/>
        </w:rPr>
        <w:t>SECTION 2.0 - SERVICE RULES AND REGULATIONS (C</w:t>
      </w:r>
      <w:r w:rsidR="008C68EF" w:rsidRPr="009C5364">
        <w:rPr>
          <w:b w:val="0"/>
          <w:bCs w:val="0"/>
          <w:caps w:val="0"/>
        </w:rPr>
        <w:t>ontinued</w:t>
      </w:r>
      <w:r w:rsidRPr="009C5364">
        <w:rPr>
          <w:b w:val="0"/>
          <w:bCs w:val="0"/>
        </w:rPr>
        <w:t>)</w:t>
      </w:r>
    </w:p>
    <w:p w14:paraId="15D175BF" w14:textId="77777777" w:rsidR="00932BCE" w:rsidRPr="009739D1" w:rsidRDefault="00932BCE" w:rsidP="007768F0">
      <w:pPr>
        <w:pStyle w:val="Heading3"/>
      </w:pPr>
      <w:r w:rsidRPr="009739D1">
        <w:t xml:space="preserve">Section 2.15 - Quality of Service </w:t>
      </w:r>
    </w:p>
    <w:p w14:paraId="1F9EE972"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2E6E71B6" w14:textId="77777777" w:rsidR="00932BCE" w:rsidRPr="009739D1" w:rsidRDefault="00932BCE" w:rsidP="007768F0">
      <w:pPr>
        <w:pStyle w:val="Heading3"/>
      </w:pPr>
      <w:r w:rsidRPr="009739D1">
        <w:t xml:space="preserve">Section 2.16 - Customer Complaints and Disputes </w:t>
      </w:r>
    </w:p>
    <w:p w14:paraId="5E0D2EE7" w14:textId="77777777"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rsidR="00031CAC">
        <w:t>T</w:t>
      </w:r>
      <w:r w:rsidRPr="009739D1">
        <w:t xml:space="preserve">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p>
    <w:p w14:paraId="3ACD4150" w14:textId="77777777" w:rsidR="00932BCE" w:rsidRPr="009739D1" w:rsidRDefault="00932BCE" w:rsidP="00A81C40">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6F4F7B64" w14:textId="77777777" w:rsidR="00932BCE" w:rsidRPr="009739D1" w:rsidRDefault="00932BCE" w:rsidP="00A81C40">
      <w:pPr>
        <w:pStyle w:val="BodyText"/>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573DA9A8" w14:textId="77777777" w:rsidR="00932BCE" w:rsidRPr="009739D1" w:rsidRDefault="00932BCE" w:rsidP="007768F0">
      <w:pPr>
        <w:pStyle w:val="Heading3"/>
      </w:pPr>
      <w:r w:rsidRPr="009739D1">
        <w:t xml:space="preserve">Section 2.17 - Customer Liability </w:t>
      </w:r>
    </w:p>
    <w:p w14:paraId="73A27575" w14:textId="77777777" w:rsidR="00932BCE" w:rsidRPr="009739D1" w:rsidRDefault="00932BCE" w:rsidP="00A81C40">
      <w:pPr>
        <w:pStyle w:val="BodyText"/>
      </w:pPr>
      <w:r w:rsidRPr="009739D1">
        <w:t>Customer shall be liable for any damage or injury to utility-owned property shown to be caused by the customer.</w:t>
      </w:r>
      <w:r w:rsidR="007768F0" w:rsidRPr="009739D1">
        <w:t xml:space="preserve"> </w:t>
      </w:r>
    </w:p>
    <w:p w14:paraId="3A810B21" w14:textId="77777777" w:rsidR="00F804DA" w:rsidRDefault="00F804DA">
      <w:pPr>
        <w:autoSpaceDE/>
        <w:autoSpaceDN/>
        <w:adjustRightInd/>
        <w:spacing w:before="0" w:after="0"/>
        <w:contextualSpacing w:val="0"/>
        <w:jc w:val="left"/>
        <w:rPr>
          <w:sz w:val="23"/>
          <w:szCs w:val="23"/>
        </w:rPr>
      </w:pPr>
      <w:bookmarkStart w:id="5" w:name="_Ref454181814"/>
      <w:r>
        <w:rPr>
          <w:b/>
          <w:bCs/>
          <w:iCs/>
          <w:caps/>
          <w:sz w:val="23"/>
          <w:szCs w:val="23"/>
        </w:rPr>
        <w:br w:type="page"/>
      </w:r>
    </w:p>
    <w:p w14:paraId="01C4222F" w14:textId="77777777" w:rsidR="008C68EF" w:rsidRDefault="008C68EF" w:rsidP="00EA0A97">
      <w:pPr>
        <w:pStyle w:val="Heading2"/>
        <w:rPr>
          <w:b w:val="0"/>
          <w:bCs w:val="0"/>
        </w:rPr>
      </w:pPr>
    </w:p>
    <w:p w14:paraId="0394D41F" w14:textId="51AD55DF" w:rsidR="00932BCE" w:rsidRPr="009C5364" w:rsidRDefault="00932BCE" w:rsidP="00EA0A97">
      <w:pPr>
        <w:pStyle w:val="Heading2"/>
        <w:rPr>
          <w:b w:val="0"/>
          <w:bCs w:val="0"/>
        </w:rPr>
      </w:pPr>
      <w:r w:rsidRPr="009C5364">
        <w:rPr>
          <w:b w:val="0"/>
          <w:bCs w:val="0"/>
        </w:rPr>
        <w:t>SECTION 3.0--EXTENSION POLICY</w:t>
      </w:r>
      <w:bookmarkEnd w:id="5"/>
      <w:r w:rsidRPr="009C5364">
        <w:rPr>
          <w:b w:val="0"/>
          <w:bCs w:val="0"/>
        </w:rPr>
        <w:t xml:space="preserve"> </w:t>
      </w:r>
    </w:p>
    <w:p w14:paraId="7F9A68A6" w14:textId="77777777" w:rsidR="00932BCE" w:rsidRPr="009739D1" w:rsidRDefault="00932BCE" w:rsidP="00EA0A97">
      <w:pPr>
        <w:pStyle w:val="Heading3"/>
      </w:pPr>
      <w:r w:rsidRPr="009739D1">
        <w:t xml:space="preserve">Section 3.01 - Standard Extension Requirements </w:t>
      </w:r>
    </w:p>
    <w:p w14:paraId="61AD9BC4"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5C3DAAF5" w14:textId="77777777" w:rsidR="00932BCE" w:rsidRPr="009739D1" w:rsidRDefault="00932BCE" w:rsidP="00A81C40">
      <w:pPr>
        <w:pStyle w:val="BodyText"/>
      </w:pPr>
      <w:r w:rsidRPr="009739D1">
        <w:t>The utility is not required to extend service to any applicant outside of its certified service area and will only do so under terms and conditions mutually agreeable to the utility and the applicant, in compliance with PUC</w:t>
      </w:r>
      <w:r w:rsidR="00031CAC">
        <w:t>T</w:t>
      </w:r>
      <w:r w:rsidRPr="009739D1">
        <w:t xml:space="preserve"> rules and policies, and upon extension of the utility's certified service area boundaries by the PUC</w:t>
      </w:r>
      <w:r w:rsidR="00031CAC">
        <w:t>T</w:t>
      </w:r>
      <w:r w:rsidRPr="009739D1">
        <w:t xml:space="preserve">. </w:t>
      </w:r>
    </w:p>
    <w:p w14:paraId="44D46367"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22F63D90" w14:textId="77777777" w:rsidR="00932BCE" w:rsidRPr="009739D1" w:rsidRDefault="00932BCE" w:rsidP="00EA0A97">
      <w:pPr>
        <w:pStyle w:val="Heading3"/>
      </w:pPr>
      <w:r w:rsidRPr="009739D1">
        <w:t xml:space="preserve">Section 3.02 - Costs Utilities and Service Applicants Shall Bear </w:t>
      </w:r>
    </w:p>
    <w:p w14:paraId="5BA47A4E" w14:textId="77777777" w:rsidR="00932BCE" w:rsidRPr="009739D1" w:rsidRDefault="00932BCE" w:rsidP="00A81C40">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4FF4D6A1" w14:textId="77777777"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7EDAC596"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29DB094C" w14:textId="77777777" w:rsidR="00932BCE" w:rsidRDefault="00932BCE" w:rsidP="00A81C40">
      <w:pPr>
        <w:pStyle w:val="BodyText"/>
      </w:pPr>
      <w:r w:rsidRPr="009739D1">
        <w:t xml:space="preserve">Unless an exception is granted by the </w:t>
      </w:r>
      <w:r w:rsidR="00DC7672">
        <w:t>PUCT</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5300818C" w14:textId="77777777" w:rsidR="00DA34B6" w:rsidRPr="009739D1" w:rsidRDefault="00DA34B6" w:rsidP="00DA34B6">
      <w:pPr>
        <w:pStyle w:val="BodyText"/>
      </w:pPr>
      <w:r w:rsidRPr="009739D1">
        <w:t xml:space="preserve">Exceptions may be granted by the </w:t>
      </w:r>
      <w:r w:rsidR="00DC7672">
        <w:t>PUCT</w:t>
      </w:r>
      <w:r w:rsidRPr="009739D1">
        <w:t xml:space="preserve"> if: </w:t>
      </w:r>
    </w:p>
    <w:p w14:paraId="5576C900" w14:textId="77777777" w:rsidR="00DA34B6" w:rsidRPr="009739D1" w:rsidRDefault="00DA34B6" w:rsidP="00DA34B6">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4909E97B" w14:textId="77777777" w:rsidR="008C6FF2" w:rsidRDefault="00DA34B6" w:rsidP="00031CAC">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1C4EDD6A" w14:textId="77777777" w:rsidR="00031CAC" w:rsidRDefault="00031CAC">
      <w:pPr>
        <w:autoSpaceDE/>
        <w:autoSpaceDN/>
        <w:adjustRightInd/>
        <w:spacing w:before="0" w:after="0"/>
        <w:contextualSpacing w:val="0"/>
        <w:jc w:val="left"/>
        <w:rPr>
          <w:b/>
          <w:bCs/>
          <w:iCs/>
          <w:caps/>
          <w:szCs w:val="28"/>
        </w:rPr>
      </w:pPr>
      <w:r>
        <w:br w:type="page"/>
      </w:r>
    </w:p>
    <w:p w14:paraId="539B2B0A" w14:textId="77777777" w:rsidR="008C68EF" w:rsidRDefault="008C68EF" w:rsidP="00A81C40">
      <w:pPr>
        <w:pStyle w:val="Heading2"/>
        <w:rPr>
          <w:b w:val="0"/>
          <w:bCs w:val="0"/>
        </w:rPr>
      </w:pPr>
    </w:p>
    <w:p w14:paraId="1890FB29" w14:textId="65A705EC" w:rsidR="00EA0A97" w:rsidRPr="009C5364" w:rsidRDefault="00EA0A97" w:rsidP="00A81C40">
      <w:pPr>
        <w:pStyle w:val="Heading2"/>
        <w:rPr>
          <w:b w:val="0"/>
          <w:bCs w:val="0"/>
        </w:rPr>
      </w:pPr>
      <w:r w:rsidRPr="009C5364">
        <w:rPr>
          <w:b w:val="0"/>
          <w:bCs w:val="0"/>
        </w:rPr>
        <w:t>SECTION 3.0--EXTENSION POLICY (c</w:t>
      </w:r>
      <w:r w:rsidR="008C68EF" w:rsidRPr="009C5364">
        <w:rPr>
          <w:b w:val="0"/>
          <w:bCs w:val="0"/>
          <w:caps w:val="0"/>
        </w:rPr>
        <w:t>ontinued</w:t>
      </w:r>
      <w:r w:rsidRPr="009C5364">
        <w:rPr>
          <w:b w:val="0"/>
          <w:bCs w:val="0"/>
        </w:rPr>
        <w:t>)</w:t>
      </w:r>
    </w:p>
    <w:p w14:paraId="0D000A98" w14:textId="77777777" w:rsidR="00EA0A97" w:rsidRPr="009739D1" w:rsidRDefault="00EA0A97" w:rsidP="00EA0A97">
      <w:pPr>
        <w:pStyle w:val="Heading3"/>
      </w:pPr>
      <w:r w:rsidRPr="009739D1">
        <w:t xml:space="preserve">Section 3.02 - Costs Utilities and Service Applicants Shall Bear (continued) </w:t>
      </w:r>
    </w:p>
    <w:p w14:paraId="55A3339F" w14:textId="77777777" w:rsidR="00932BCE" w:rsidRPr="009739D1" w:rsidRDefault="00932BCE" w:rsidP="00355D3B">
      <w:pPr>
        <w:pStyle w:val="BodyText"/>
      </w:pPr>
      <w:r w:rsidRPr="009739D1">
        <w:t xml:space="preserve">If an exception is granted by the </w:t>
      </w:r>
      <w:r w:rsidR="00DC7672">
        <w:t>PUCT</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710042C2"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320E112D"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60B5B932"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368EA8CD" w14:textId="77777777" w:rsidR="00932BCE" w:rsidRPr="009739D1" w:rsidRDefault="00932BCE" w:rsidP="00EA0A97">
      <w:pPr>
        <w:pStyle w:val="Heading3"/>
      </w:pPr>
      <w:r w:rsidRPr="009739D1">
        <w:t xml:space="preserve">Section 3.03 - Contributions in Aid of Construction </w:t>
      </w:r>
    </w:p>
    <w:p w14:paraId="19EEA10F"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72A57518" w14:textId="77777777" w:rsidR="00932BCE"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5089FFD8" w14:textId="77777777" w:rsidR="00F804DA" w:rsidRDefault="00F804DA">
      <w:pPr>
        <w:autoSpaceDE/>
        <w:autoSpaceDN/>
        <w:adjustRightInd/>
        <w:spacing w:before="0" w:after="0"/>
        <w:contextualSpacing w:val="0"/>
        <w:jc w:val="left"/>
      </w:pPr>
      <w:r>
        <w:rPr>
          <w:b/>
          <w:bCs/>
          <w:iCs/>
          <w:caps/>
        </w:rPr>
        <w:br w:type="page"/>
      </w:r>
    </w:p>
    <w:p w14:paraId="5B1614FF" w14:textId="77777777" w:rsidR="008C68EF" w:rsidRDefault="008C68EF" w:rsidP="00EA0A97">
      <w:pPr>
        <w:pStyle w:val="Heading2"/>
        <w:rPr>
          <w:b w:val="0"/>
          <w:bCs w:val="0"/>
        </w:rPr>
      </w:pPr>
    </w:p>
    <w:p w14:paraId="5928F17C" w14:textId="4F3C8873" w:rsidR="00EA0A97" w:rsidRPr="009C5364" w:rsidRDefault="00EA0A97" w:rsidP="00EA0A97">
      <w:pPr>
        <w:pStyle w:val="Heading2"/>
        <w:rPr>
          <w:b w:val="0"/>
          <w:bCs w:val="0"/>
        </w:rPr>
      </w:pPr>
      <w:r w:rsidRPr="009C5364">
        <w:rPr>
          <w:b w:val="0"/>
          <w:bCs w:val="0"/>
        </w:rPr>
        <w:t>SECTION 3.0--EXTENSION POLICY (c</w:t>
      </w:r>
      <w:r w:rsidR="008C68EF" w:rsidRPr="009C5364">
        <w:rPr>
          <w:b w:val="0"/>
          <w:bCs w:val="0"/>
          <w:caps w:val="0"/>
        </w:rPr>
        <w:t>ontinued</w:t>
      </w:r>
      <w:r w:rsidRPr="009C5364">
        <w:rPr>
          <w:b w:val="0"/>
          <w:bCs w:val="0"/>
        </w:rPr>
        <w:t>)</w:t>
      </w:r>
    </w:p>
    <w:p w14:paraId="12C51118" w14:textId="77777777" w:rsidR="00EA0A97" w:rsidRPr="009739D1" w:rsidRDefault="00EA0A97" w:rsidP="00EA0A97">
      <w:pPr>
        <w:pStyle w:val="Heading3"/>
      </w:pPr>
      <w:r w:rsidRPr="009739D1">
        <w:t xml:space="preserve">Section 3.03 - Contributions in Aid of Construction (continued)  </w:t>
      </w:r>
    </w:p>
    <w:p w14:paraId="2D2D808A" w14:textId="77777777"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Pr="009739D1">
        <w:t xml:space="preserve"> </w:t>
      </w:r>
      <w:r w:rsidR="00E84165">
        <w:t>24.163</w:t>
      </w:r>
      <w:r w:rsidR="00585011">
        <w:t>(c</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Pr="009739D1">
        <w:t xml:space="preserve"> 24.</w:t>
      </w:r>
      <w:r w:rsidR="00E84165">
        <w:t>163</w:t>
      </w:r>
      <w:r w:rsidRPr="009739D1">
        <w:t>(</w:t>
      </w:r>
      <w:r w:rsidR="00585011">
        <w:t>c</w:t>
      </w:r>
      <w:r w:rsidRPr="009739D1">
        <w:t>)(</w:t>
      </w:r>
      <w:r w:rsidR="00E84165">
        <w:t>4</w:t>
      </w:r>
      <w:r w:rsidRPr="009739D1">
        <w:t xml:space="preserve">), for purposes of this section, commercial, industrial, and wholesale customers shall be treated as developers. </w:t>
      </w:r>
    </w:p>
    <w:p w14:paraId="45A8F829" w14:textId="77777777" w:rsidR="00932BCE" w:rsidRPr="009739D1" w:rsidRDefault="00932BCE" w:rsidP="00355D3B">
      <w:pPr>
        <w:pStyle w:val="BodyText"/>
      </w:pPr>
      <w:r w:rsidRPr="009739D1">
        <w:t xml:space="preserve">A utility may only charge a developer standby fees for unrecovered costs of facilities committed to a developer’s property under the following circumstances: </w:t>
      </w:r>
    </w:p>
    <w:p w14:paraId="7E45286A" w14:textId="77777777" w:rsidR="00932BCE" w:rsidRPr="009739D1" w:rsidRDefault="00932BCE" w:rsidP="00EA0A97">
      <w:pPr>
        <w:ind w:left="446"/>
        <w:contextualSpacing w:val="0"/>
      </w:pPr>
      <w:r w:rsidRPr="009739D1">
        <w:t xml:space="preserve">• Under a contract and only in accordance with the terms of the contract; or </w:t>
      </w:r>
    </w:p>
    <w:p w14:paraId="3E2C5D73"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4709D0D4" w14:textId="7777777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Pr="009739D1">
        <w:rPr>
          <w:b/>
          <w:bCs/>
          <w:sz w:val="28"/>
          <w:szCs w:val="28"/>
        </w:rPr>
        <w:t xml:space="preserve"> </w:t>
      </w:r>
    </w:p>
    <w:p w14:paraId="5E9D3CDD" w14:textId="77777777" w:rsidR="00932BCE" w:rsidRPr="009739D1" w:rsidRDefault="00932BCE" w:rsidP="00EA0A97">
      <w:pPr>
        <w:pStyle w:val="Heading3"/>
      </w:pPr>
      <w:r w:rsidRPr="009739D1">
        <w:t xml:space="preserve">Section 3.04 - Appealing Connection Costs </w:t>
      </w:r>
    </w:p>
    <w:p w14:paraId="5134E10C" w14:textId="77777777"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w:t>
      </w:r>
      <w:r w:rsidR="00031CAC">
        <w:t>T</w:t>
      </w:r>
      <w:r w:rsidRPr="009739D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w:t>
      </w:r>
      <w:r w:rsidR="00031CAC">
        <w:t>T</w:t>
      </w:r>
      <w:r w:rsidRPr="009739D1">
        <w:t xml:space="preserve"> or such other regulatory authority having jurisdiction over the utility's rates in that portion of the utility's service area in which the applicant's property(ies) is located. </w:t>
      </w:r>
    </w:p>
    <w:p w14:paraId="74AA5F60" w14:textId="77777777" w:rsidR="00EA0A97" w:rsidRPr="009739D1" w:rsidRDefault="00EA0A97" w:rsidP="00EA0A97">
      <w:pPr>
        <w:pStyle w:val="Heading3"/>
      </w:pPr>
      <w:r w:rsidRPr="009739D1">
        <w:t xml:space="preserve">Section 3.05 - Applying for Service </w:t>
      </w:r>
    </w:p>
    <w:p w14:paraId="4719D3CB" w14:textId="77777777" w:rsidR="00EA0A97"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44DEFE91" w14:textId="77777777" w:rsidR="00F804DA" w:rsidRDefault="00F804DA">
      <w:pPr>
        <w:autoSpaceDE/>
        <w:autoSpaceDN/>
        <w:adjustRightInd/>
        <w:spacing w:before="0" w:after="0"/>
        <w:contextualSpacing w:val="0"/>
        <w:jc w:val="left"/>
      </w:pPr>
      <w:r>
        <w:rPr>
          <w:b/>
          <w:bCs/>
          <w:iCs/>
          <w:caps/>
        </w:rPr>
        <w:br w:type="page"/>
      </w:r>
    </w:p>
    <w:p w14:paraId="4D0D51D3" w14:textId="77777777" w:rsidR="008C68EF" w:rsidRDefault="008C68EF" w:rsidP="00EA0A97">
      <w:pPr>
        <w:pStyle w:val="Heading2"/>
        <w:rPr>
          <w:b w:val="0"/>
          <w:bCs w:val="0"/>
        </w:rPr>
      </w:pPr>
    </w:p>
    <w:p w14:paraId="39D8E920" w14:textId="5A4A0290" w:rsidR="00EA0A97" w:rsidRPr="009C5364" w:rsidRDefault="00EA0A97" w:rsidP="00EA0A97">
      <w:pPr>
        <w:pStyle w:val="Heading2"/>
        <w:rPr>
          <w:b w:val="0"/>
          <w:bCs w:val="0"/>
        </w:rPr>
      </w:pPr>
      <w:r w:rsidRPr="009C5364">
        <w:rPr>
          <w:b w:val="0"/>
          <w:bCs w:val="0"/>
        </w:rPr>
        <w:t>SECTION 3.0--EXTENSION POLICY (c</w:t>
      </w:r>
      <w:r w:rsidR="008C68EF" w:rsidRPr="009C5364">
        <w:rPr>
          <w:b w:val="0"/>
          <w:bCs w:val="0"/>
          <w:caps w:val="0"/>
        </w:rPr>
        <w:t>ontinued</w:t>
      </w:r>
      <w:r w:rsidRPr="009C5364">
        <w:rPr>
          <w:b w:val="0"/>
          <w:bCs w:val="0"/>
        </w:rPr>
        <w:t>)</w:t>
      </w:r>
    </w:p>
    <w:p w14:paraId="51745268" w14:textId="77777777" w:rsidR="00932BCE" w:rsidRPr="009739D1" w:rsidRDefault="00932BCE" w:rsidP="00EA0A97">
      <w:pPr>
        <w:pStyle w:val="Heading3"/>
      </w:pPr>
      <w:r w:rsidRPr="009739D1">
        <w:t>Section 3.05 - Applying for Service</w:t>
      </w:r>
      <w:r w:rsidR="00EA0A97" w:rsidRPr="009739D1">
        <w:t xml:space="preserve"> (continued)</w:t>
      </w:r>
      <w:r w:rsidRPr="009739D1">
        <w:t xml:space="preserve"> </w:t>
      </w:r>
    </w:p>
    <w:p w14:paraId="768A3B31" w14:textId="77777777" w:rsidR="00932BCE" w:rsidRPr="009739D1" w:rsidRDefault="00932BCE" w:rsidP="00355D3B">
      <w:pPr>
        <w:pStyle w:val="BodyText"/>
        <w:rPr>
          <w:sz w:val="23"/>
          <w:szCs w:val="23"/>
        </w:rPr>
      </w:pPr>
      <w:r w:rsidRPr="009739D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w:t>
      </w:r>
      <w:r w:rsidR="00031CAC">
        <w:t>T</w:t>
      </w:r>
      <w:r w:rsidRPr="009739D1">
        <w:t xml:space="preserve"> for resolution. </w:t>
      </w:r>
    </w:p>
    <w:p w14:paraId="300DB7B8" w14:textId="77777777" w:rsidR="00932BCE" w:rsidRPr="009739D1" w:rsidRDefault="00932BCE" w:rsidP="00EA0A97">
      <w:pPr>
        <w:pStyle w:val="Heading3"/>
      </w:pPr>
      <w:r w:rsidRPr="009739D1">
        <w:t xml:space="preserve">Section 3.06 - Qualified Service Applicant </w:t>
      </w:r>
    </w:p>
    <w:p w14:paraId="194DDD7F" w14:textId="77777777" w:rsidR="00932BCE" w:rsidRPr="009739D1" w:rsidRDefault="00932BCE" w:rsidP="00355D3B">
      <w:pPr>
        <w:pStyle w:val="BodyText"/>
      </w:pPr>
      <w:r w:rsidRPr="009739D1">
        <w:t>A "qualified service applicant" is an applicant who has: (1) met all of the utility's requirements for service contained in this tariff, PUC</w:t>
      </w:r>
      <w:r w:rsidR="00031CAC">
        <w:t>T</w:t>
      </w:r>
      <w:r w:rsidRPr="009739D1">
        <w:t xml:space="preserve"> rules and/or PUC</w:t>
      </w:r>
      <w:r w:rsidR="00031CAC">
        <w:t>T</w:t>
      </w:r>
      <w:r w:rsidRPr="009739D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5B3707D5" w14:textId="77777777" w:rsidR="00932BCE" w:rsidRPr="009739D1" w:rsidRDefault="00932BCE" w:rsidP="00355D3B">
      <w:pPr>
        <w:pStyle w:val="BodyText"/>
      </w:pPr>
      <w:r w:rsidRPr="009739D1">
        <w:t>The utility shall serve each qualified service applicant within its certified service area as soon as practical after receivin</w:t>
      </w:r>
      <w:bookmarkStart w:id="6" w:name="_GoBack"/>
      <w:bookmarkEnd w:id="6"/>
      <w:r w:rsidRPr="009739D1">
        <w:t>g a completed service application. All service requests will be fulfilled within the time limits prescribed by PUC</w:t>
      </w:r>
      <w:r w:rsidR="00031CAC">
        <w:t>T</w:t>
      </w:r>
      <w:r w:rsidRPr="009739D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w:t>
      </w:r>
      <w:r w:rsidR="00031CAC">
        <w:t>T</w:t>
      </w:r>
      <w:r w:rsidRPr="009739D1">
        <w:t xml:space="preserve"> service dates shall not become applicable until the service applicant has met all conditions precedent to becoming a qualified service applicant as defined by PUC</w:t>
      </w:r>
      <w:r w:rsidR="00031CAC">
        <w:t>T</w:t>
      </w:r>
      <w:r w:rsidRPr="009739D1">
        <w:t xml:space="preserve"> rules. </w:t>
      </w:r>
    </w:p>
    <w:p w14:paraId="69346725" w14:textId="495E3F21" w:rsidR="00932BCE" w:rsidRPr="009739D1" w:rsidRDefault="00932BCE" w:rsidP="007768F0">
      <w:pPr>
        <w:pStyle w:val="Heading3"/>
      </w:pPr>
      <w:r w:rsidRPr="009739D1">
        <w:t xml:space="preserve">Section 3.07 - Developer Requirements </w:t>
      </w:r>
    </w:p>
    <w:p w14:paraId="1A65DE72" w14:textId="77777777" w:rsidR="00932BCE" w:rsidRPr="009739D1" w:rsidRDefault="00932BCE" w:rsidP="00355D3B">
      <w:pPr>
        <w:pStyle w:val="BodyText"/>
        <w:rPr>
          <w:sz w:val="18"/>
          <w:szCs w:val="18"/>
        </w:rPr>
      </w:pPr>
      <w:r w:rsidRPr="009739D1">
        <w:t>As a condition of service to a new subdivision, the utility shall require a developer (as defined by PUC</w:t>
      </w:r>
      <w:r w:rsidR="00031CAC">
        <w:t>T</w:t>
      </w:r>
      <w:r w:rsidRPr="009739D1">
        <w:t xml:space="preserve"> rule) to provide permanent recorded public utility easements as a condition of service to any location within the developer's property.</w:t>
      </w:r>
      <w:r w:rsidRPr="009739D1">
        <w:rPr>
          <w:sz w:val="18"/>
          <w:szCs w:val="18"/>
        </w:rPr>
        <w:t xml:space="preserve"> </w:t>
      </w:r>
    </w:p>
    <w:p w14:paraId="51137363" w14:textId="77777777" w:rsidR="007768F0" w:rsidRDefault="007768F0" w:rsidP="007747A8">
      <w:pPr>
        <w:rPr>
          <w:sz w:val="22"/>
          <w:szCs w:val="22"/>
        </w:rPr>
      </w:pPr>
    </w:p>
    <w:p w14:paraId="723E6ABD" w14:textId="77777777" w:rsidR="008C6FF2" w:rsidRDefault="008C6FF2" w:rsidP="007747A8">
      <w:pPr>
        <w:rPr>
          <w:sz w:val="22"/>
          <w:szCs w:val="22"/>
        </w:rPr>
      </w:pPr>
    </w:p>
    <w:p w14:paraId="5F91C354" w14:textId="77777777" w:rsidR="008C6FF2" w:rsidRDefault="008C6FF2" w:rsidP="007747A8">
      <w:pPr>
        <w:rPr>
          <w:sz w:val="22"/>
          <w:szCs w:val="22"/>
        </w:rPr>
      </w:pPr>
    </w:p>
    <w:p w14:paraId="75FF524B" w14:textId="77777777" w:rsidR="008C6FF2" w:rsidRDefault="008C6FF2" w:rsidP="007747A8">
      <w:pPr>
        <w:rPr>
          <w:sz w:val="22"/>
          <w:szCs w:val="22"/>
        </w:rPr>
      </w:pPr>
    </w:p>
    <w:p w14:paraId="5F04ECD9" w14:textId="77777777" w:rsidR="008C6FF2" w:rsidRDefault="008C6FF2" w:rsidP="007747A8">
      <w:pPr>
        <w:rPr>
          <w:sz w:val="22"/>
          <w:szCs w:val="22"/>
        </w:rPr>
      </w:pPr>
    </w:p>
    <w:p w14:paraId="5AFF265C" w14:textId="77777777" w:rsidR="008C6FF2" w:rsidRDefault="008C6FF2" w:rsidP="007747A8">
      <w:pPr>
        <w:rPr>
          <w:sz w:val="22"/>
          <w:szCs w:val="22"/>
        </w:rPr>
      </w:pPr>
    </w:p>
    <w:p w14:paraId="096F75FC" w14:textId="77777777" w:rsidR="008C6FF2" w:rsidRDefault="008C6FF2" w:rsidP="007747A8">
      <w:pPr>
        <w:rPr>
          <w:sz w:val="22"/>
          <w:szCs w:val="22"/>
        </w:rPr>
      </w:pPr>
    </w:p>
    <w:p w14:paraId="140E00DE" w14:textId="77777777" w:rsidR="008C6FF2" w:rsidRDefault="008C6FF2" w:rsidP="007747A8">
      <w:pPr>
        <w:rPr>
          <w:sz w:val="22"/>
          <w:szCs w:val="22"/>
        </w:rPr>
      </w:pPr>
    </w:p>
    <w:p w14:paraId="78440097" w14:textId="36F54EC9" w:rsidR="008C6FF2" w:rsidRDefault="008C6FF2" w:rsidP="007747A8">
      <w:pPr>
        <w:rPr>
          <w:sz w:val="22"/>
          <w:szCs w:val="22"/>
        </w:rPr>
      </w:pPr>
    </w:p>
    <w:p w14:paraId="3FC5F7A5" w14:textId="448A1539" w:rsidR="008C6FF2" w:rsidRPr="009739D1" w:rsidRDefault="008C6FF2" w:rsidP="007747A8">
      <w:pPr>
        <w:rPr>
          <w:sz w:val="22"/>
          <w:szCs w:val="22"/>
        </w:rPr>
        <w:sectPr w:rsidR="008C6FF2" w:rsidRPr="009739D1" w:rsidSect="003D744D">
          <w:headerReference w:type="default" r:id="rId9"/>
          <w:footerReference w:type="default" r:id="rId10"/>
          <w:pgSz w:w="12240" w:h="15840"/>
          <w:pgMar w:top="720" w:right="1354" w:bottom="720" w:left="1354" w:header="720" w:footer="720" w:gutter="0"/>
          <w:cols w:space="720"/>
          <w:titlePg/>
          <w:docGrid w:linePitch="360"/>
        </w:sectPr>
      </w:pPr>
    </w:p>
    <w:p w14:paraId="0C1D985D" w14:textId="77777777" w:rsidR="00922DF4" w:rsidRDefault="00922DF4" w:rsidP="00DA025C">
      <w:pPr>
        <w:jc w:val="center"/>
      </w:pPr>
    </w:p>
    <w:p w14:paraId="2AA44DD3" w14:textId="77777777" w:rsidR="00922DF4" w:rsidRDefault="00922DF4" w:rsidP="00DA025C">
      <w:pPr>
        <w:jc w:val="center"/>
      </w:pPr>
    </w:p>
    <w:p w14:paraId="4BB4E5B1" w14:textId="77777777" w:rsidR="00922DF4" w:rsidRDefault="00922DF4" w:rsidP="00DA025C">
      <w:pPr>
        <w:jc w:val="center"/>
      </w:pPr>
    </w:p>
    <w:p w14:paraId="17EC3B6A" w14:textId="7C4A5BE9" w:rsidR="00DA025C" w:rsidRPr="008A04B3" w:rsidRDefault="00DA025C" w:rsidP="00DA025C">
      <w:pPr>
        <w:jc w:val="center"/>
      </w:pPr>
      <w:r>
        <w:t xml:space="preserve">APPENDIX A </w:t>
      </w:r>
      <w:r w:rsidRPr="008A04B3">
        <w:t>- DROUGHT CONTINGENCY PLAN</w:t>
      </w:r>
    </w:p>
    <w:p w14:paraId="5CB00342"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6779EC31" w14:textId="77777777" w:rsidR="00DA025C" w:rsidRPr="006E46BA" w:rsidRDefault="00DA025C" w:rsidP="00DA025C"/>
    <w:p w14:paraId="4B66FF3F" w14:textId="77777777" w:rsidR="00DA025C" w:rsidRPr="006E46BA" w:rsidRDefault="00DA025C" w:rsidP="00DA025C">
      <w:pPr>
        <w:jc w:val="center"/>
      </w:pPr>
      <w:r>
        <w:br w:type="page"/>
      </w:r>
    </w:p>
    <w:p w14:paraId="495AFFDC" w14:textId="77777777" w:rsidR="00DA025C" w:rsidRPr="006E46BA" w:rsidRDefault="00DA025C" w:rsidP="00DA025C">
      <w:pPr>
        <w:jc w:val="center"/>
      </w:pPr>
      <w:r w:rsidRPr="006E46BA">
        <w:lastRenderedPageBreak/>
        <w:t xml:space="preserve">APPENDIX </w:t>
      </w:r>
      <w:r>
        <w:t>B</w:t>
      </w:r>
      <w:r w:rsidRPr="006E46BA">
        <w:t xml:space="preserve"> -- APPLICATION FOR SERVICE</w:t>
      </w:r>
    </w:p>
    <w:p w14:paraId="43166AF2" w14:textId="77777777" w:rsidR="00DA025C" w:rsidRPr="006E46BA" w:rsidRDefault="00DA025C" w:rsidP="00DA025C">
      <w:pPr>
        <w:jc w:val="center"/>
      </w:pPr>
      <w:r w:rsidRPr="006E46BA">
        <w:t>(Utility Must Attach Blank Copy)</w:t>
      </w:r>
    </w:p>
    <w:p w14:paraId="4E119F74" w14:textId="77777777" w:rsidR="00DD1CD1" w:rsidRPr="009739D1" w:rsidRDefault="00DD1CD1" w:rsidP="00DA025C">
      <w:pPr>
        <w:pStyle w:val="Heading2"/>
        <w:rPr>
          <w:sz w:val="22"/>
          <w:szCs w:val="22"/>
        </w:rPr>
      </w:pPr>
    </w:p>
    <w:sectPr w:rsidR="00DD1CD1" w:rsidRPr="009739D1" w:rsidSect="00DA025C">
      <w:headerReference w:type="default" r:id="rId11"/>
      <w:footerReference w:type="default" r:id="rId12"/>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E3BB7" w14:textId="77777777" w:rsidR="00684ECA" w:rsidRDefault="00684ECA">
      <w:r>
        <w:separator/>
      </w:r>
    </w:p>
  </w:endnote>
  <w:endnote w:type="continuationSeparator" w:id="0">
    <w:p w14:paraId="67B1685B" w14:textId="77777777" w:rsidR="00684ECA" w:rsidRDefault="00684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8FE88" w14:textId="35EFF3E7" w:rsidR="00684ECA" w:rsidRPr="00AE4186" w:rsidRDefault="00684ECA" w:rsidP="00AE4186">
    <w:pPr>
      <w:rPr>
        <w:b/>
      </w:rPr>
    </w:pPr>
    <w:r w:rsidRPr="00686914">
      <w:rPr>
        <w:b/>
        <w:szCs w:val="24"/>
      </w:rPr>
      <w:t>Docke</w:t>
    </w:r>
    <w:r w:rsidRPr="005B28FA">
      <w:rPr>
        <w:b/>
        <w:szCs w:val="24"/>
      </w:rPr>
      <w:t>t No. 51481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911FA" w14:textId="77777777" w:rsidR="00684ECA" w:rsidRPr="00AE4186" w:rsidRDefault="00684ECA"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FBC03" w14:textId="77777777" w:rsidR="00684ECA" w:rsidRDefault="00684ECA">
      <w:r>
        <w:separator/>
      </w:r>
    </w:p>
  </w:footnote>
  <w:footnote w:type="continuationSeparator" w:id="0">
    <w:p w14:paraId="03A7A7B9" w14:textId="77777777" w:rsidR="00684ECA" w:rsidRDefault="00684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B038C" w14:textId="556992B1" w:rsidR="00684ECA" w:rsidRDefault="00684ECA" w:rsidP="00AE4186">
    <w:pPr>
      <w:pStyle w:val="Header"/>
      <w:tabs>
        <w:tab w:val="clear" w:pos="8640"/>
        <w:tab w:val="right" w:pos="9450"/>
      </w:tabs>
    </w:pPr>
    <w:r w:rsidRPr="005B28FA">
      <w:rPr>
        <w:sz w:val="22"/>
        <w:szCs w:val="22"/>
        <w:u w:val="single"/>
      </w:rPr>
      <w:t>Castlecomb Utility</w:t>
    </w:r>
    <w:r w:rsidRPr="005B28FA">
      <w:rPr>
        <w:sz w:val="22"/>
        <w:szCs w:val="22"/>
      </w:rPr>
      <w:t xml:space="preserve"> </w:t>
    </w:r>
    <w:r w:rsidRPr="0064231D">
      <w:rPr>
        <w:color w:val="FF0000"/>
        <w:sz w:val="22"/>
        <w:szCs w:val="22"/>
      </w:rPr>
      <w:tab/>
    </w:r>
    <w:r w:rsidRPr="0064231D">
      <w:rPr>
        <w:sz w:val="22"/>
        <w:szCs w:val="22"/>
      </w:rPr>
      <w:tab/>
    </w:r>
    <w:r w:rsidRPr="003701D6">
      <w:rPr>
        <w:sz w:val="22"/>
        <w:szCs w:val="22"/>
      </w:rPr>
      <w:t xml:space="preserve">Water Utility Tariff Page No. </w:t>
    </w:r>
    <w:r>
      <w:fldChar w:fldCharType="begin"/>
    </w:r>
    <w:r>
      <w:instrText xml:space="preserve"> PAGE   \* MERGEFORMAT </w:instrText>
    </w:r>
    <w: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A3636" w14:textId="77777777" w:rsidR="00684ECA" w:rsidRPr="00DA025C" w:rsidRDefault="00684ECA"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57A"/>
    <w:rsid w:val="00011669"/>
    <w:rsid w:val="0001331D"/>
    <w:rsid w:val="00015F2E"/>
    <w:rsid w:val="00021841"/>
    <w:rsid w:val="00031CAC"/>
    <w:rsid w:val="00034C4C"/>
    <w:rsid w:val="00060F64"/>
    <w:rsid w:val="0007313A"/>
    <w:rsid w:val="000A127D"/>
    <w:rsid w:val="000A278C"/>
    <w:rsid w:val="000D451B"/>
    <w:rsid w:val="00100A10"/>
    <w:rsid w:val="00101689"/>
    <w:rsid w:val="00127E55"/>
    <w:rsid w:val="00151427"/>
    <w:rsid w:val="00167A03"/>
    <w:rsid w:val="00177C8A"/>
    <w:rsid w:val="00190CA0"/>
    <w:rsid w:val="00191663"/>
    <w:rsid w:val="00196F3B"/>
    <w:rsid w:val="001A05F1"/>
    <w:rsid w:val="001A135C"/>
    <w:rsid w:val="001B235B"/>
    <w:rsid w:val="001C2D44"/>
    <w:rsid w:val="001F1B6E"/>
    <w:rsid w:val="00203A95"/>
    <w:rsid w:val="00214DEF"/>
    <w:rsid w:val="00245C49"/>
    <w:rsid w:val="002533CC"/>
    <w:rsid w:val="002744DB"/>
    <w:rsid w:val="002754B9"/>
    <w:rsid w:val="00282521"/>
    <w:rsid w:val="00296DC8"/>
    <w:rsid w:val="00297427"/>
    <w:rsid w:val="002A06FB"/>
    <w:rsid w:val="002A3AA5"/>
    <w:rsid w:val="002D0511"/>
    <w:rsid w:val="002D0AA3"/>
    <w:rsid w:val="002D0C66"/>
    <w:rsid w:val="0030769D"/>
    <w:rsid w:val="00311956"/>
    <w:rsid w:val="00331168"/>
    <w:rsid w:val="003348BD"/>
    <w:rsid w:val="003457C8"/>
    <w:rsid w:val="00355D3B"/>
    <w:rsid w:val="00361D36"/>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D12D1"/>
    <w:rsid w:val="004E68E8"/>
    <w:rsid w:val="004F3F47"/>
    <w:rsid w:val="004F4E06"/>
    <w:rsid w:val="00515DCA"/>
    <w:rsid w:val="005773E7"/>
    <w:rsid w:val="00580DEB"/>
    <w:rsid w:val="00585011"/>
    <w:rsid w:val="00597072"/>
    <w:rsid w:val="005B28FA"/>
    <w:rsid w:val="005D646B"/>
    <w:rsid w:val="005E7E42"/>
    <w:rsid w:val="005F44A5"/>
    <w:rsid w:val="0064231D"/>
    <w:rsid w:val="00684ECA"/>
    <w:rsid w:val="00686914"/>
    <w:rsid w:val="00697968"/>
    <w:rsid w:val="00697FCA"/>
    <w:rsid w:val="006A2FCE"/>
    <w:rsid w:val="006B2CF7"/>
    <w:rsid w:val="006C6997"/>
    <w:rsid w:val="006E241F"/>
    <w:rsid w:val="006F1035"/>
    <w:rsid w:val="006F709B"/>
    <w:rsid w:val="00711BD9"/>
    <w:rsid w:val="00724EEC"/>
    <w:rsid w:val="00745480"/>
    <w:rsid w:val="007747A8"/>
    <w:rsid w:val="007768F0"/>
    <w:rsid w:val="0077747B"/>
    <w:rsid w:val="007809BF"/>
    <w:rsid w:val="00784BDC"/>
    <w:rsid w:val="007951BB"/>
    <w:rsid w:val="007C15B3"/>
    <w:rsid w:val="007D7795"/>
    <w:rsid w:val="007E3263"/>
    <w:rsid w:val="007E698F"/>
    <w:rsid w:val="007E70D0"/>
    <w:rsid w:val="007F11E8"/>
    <w:rsid w:val="007F1804"/>
    <w:rsid w:val="008130A3"/>
    <w:rsid w:val="00822591"/>
    <w:rsid w:val="00840D0D"/>
    <w:rsid w:val="008571B3"/>
    <w:rsid w:val="00871820"/>
    <w:rsid w:val="00891347"/>
    <w:rsid w:val="008A02DF"/>
    <w:rsid w:val="008A5089"/>
    <w:rsid w:val="008C457A"/>
    <w:rsid w:val="008C68EF"/>
    <w:rsid w:val="008C6FF2"/>
    <w:rsid w:val="008D0AE9"/>
    <w:rsid w:val="008F2949"/>
    <w:rsid w:val="00902BDC"/>
    <w:rsid w:val="0090361C"/>
    <w:rsid w:val="00922DF4"/>
    <w:rsid w:val="00932BCE"/>
    <w:rsid w:val="009376B9"/>
    <w:rsid w:val="009458BB"/>
    <w:rsid w:val="00967CCB"/>
    <w:rsid w:val="00967E7C"/>
    <w:rsid w:val="009739D1"/>
    <w:rsid w:val="0097416B"/>
    <w:rsid w:val="00981397"/>
    <w:rsid w:val="00994304"/>
    <w:rsid w:val="009C1445"/>
    <w:rsid w:val="009C5364"/>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3AA4"/>
    <w:rsid w:val="00A95DC6"/>
    <w:rsid w:val="00A96729"/>
    <w:rsid w:val="00A96FE3"/>
    <w:rsid w:val="00AA3D46"/>
    <w:rsid w:val="00AB257A"/>
    <w:rsid w:val="00AB292B"/>
    <w:rsid w:val="00AC6449"/>
    <w:rsid w:val="00AD1B85"/>
    <w:rsid w:val="00AD26FE"/>
    <w:rsid w:val="00AD55D9"/>
    <w:rsid w:val="00AE4186"/>
    <w:rsid w:val="00B05917"/>
    <w:rsid w:val="00B14C02"/>
    <w:rsid w:val="00B22541"/>
    <w:rsid w:val="00B3301F"/>
    <w:rsid w:val="00B366E2"/>
    <w:rsid w:val="00B532A2"/>
    <w:rsid w:val="00B53411"/>
    <w:rsid w:val="00B63C8A"/>
    <w:rsid w:val="00B93772"/>
    <w:rsid w:val="00BB03E7"/>
    <w:rsid w:val="00BB41CB"/>
    <w:rsid w:val="00BF7DA0"/>
    <w:rsid w:val="00C06B66"/>
    <w:rsid w:val="00C14B64"/>
    <w:rsid w:val="00C22A89"/>
    <w:rsid w:val="00C347A3"/>
    <w:rsid w:val="00C5055F"/>
    <w:rsid w:val="00C6783E"/>
    <w:rsid w:val="00C84C77"/>
    <w:rsid w:val="00CA5273"/>
    <w:rsid w:val="00CB2808"/>
    <w:rsid w:val="00CB650F"/>
    <w:rsid w:val="00CC2581"/>
    <w:rsid w:val="00CC3B21"/>
    <w:rsid w:val="00CC5BF1"/>
    <w:rsid w:val="00CE06EF"/>
    <w:rsid w:val="00CE501D"/>
    <w:rsid w:val="00CE6A78"/>
    <w:rsid w:val="00CF3CB1"/>
    <w:rsid w:val="00D03E06"/>
    <w:rsid w:val="00D20B91"/>
    <w:rsid w:val="00D33DE2"/>
    <w:rsid w:val="00D36F92"/>
    <w:rsid w:val="00D41906"/>
    <w:rsid w:val="00D41C96"/>
    <w:rsid w:val="00D548AF"/>
    <w:rsid w:val="00D73A01"/>
    <w:rsid w:val="00D9193B"/>
    <w:rsid w:val="00D93712"/>
    <w:rsid w:val="00DA025C"/>
    <w:rsid w:val="00DA0BC8"/>
    <w:rsid w:val="00DA34B6"/>
    <w:rsid w:val="00DA7037"/>
    <w:rsid w:val="00DB23AE"/>
    <w:rsid w:val="00DB5C3F"/>
    <w:rsid w:val="00DC7672"/>
    <w:rsid w:val="00DD1CD1"/>
    <w:rsid w:val="00DD32C2"/>
    <w:rsid w:val="00DE68FF"/>
    <w:rsid w:val="00DE7DF4"/>
    <w:rsid w:val="00E00008"/>
    <w:rsid w:val="00E050AE"/>
    <w:rsid w:val="00E2134C"/>
    <w:rsid w:val="00E44375"/>
    <w:rsid w:val="00E51D91"/>
    <w:rsid w:val="00E60631"/>
    <w:rsid w:val="00E84165"/>
    <w:rsid w:val="00E87F86"/>
    <w:rsid w:val="00E91F7C"/>
    <w:rsid w:val="00EA0A97"/>
    <w:rsid w:val="00EA5D22"/>
    <w:rsid w:val="00EC5D12"/>
    <w:rsid w:val="00EC70D0"/>
    <w:rsid w:val="00EE30B1"/>
    <w:rsid w:val="00F1450E"/>
    <w:rsid w:val="00F17C2F"/>
    <w:rsid w:val="00F24319"/>
    <w:rsid w:val="00F2681E"/>
    <w:rsid w:val="00F30505"/>
    <w:rsid w:val="00F454BC"/>
    <w:rsid w:val="00F56A4B"/>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D3A6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CC3B21"/>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Tariff\(CCN)%20(Docket%20No)%20Water%20Tarif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1406C-70DC-4133-A742-3FA6EE8BE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(Docket No) Water Tariff</Template>
  <TotalTime>0</TotalTime>
  <Pages>17</Pages>
  <Words>5894</Words>
  <Characters>31680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2021-01-06T16:44:00Z</dcterms:created>
  <dcterms:modified xsi:type="dcterms:W3CDTF">2021-01-06T18:09:00Z</dcterms:modified>
</cp:coreProperties>
</file>